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3B432524" w14:textId="77777777" w:rsidR="003B6F8A" w:rsidRDefault="003B6F8A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sdt>
            <w:sdtPr>
              <w:rPr>
                <w:rFonts w:eastAsiaTheme="minorHAnsi" w:cs="Arial"/>
                <w:lang w:eastAsia="en-US"/>
              </w:rPr>
              <w:id w:val="-196162067"/>
              <w:placeholder>
                <w:docPart w:val="5B3A2ADCD1C44E3095570CBF98890DC7"/>
              </w:placeholder>
              <w:showingPlcHdr/>
            </w:sdtPr>
            <w:sdtEndPr/>
            <w:sdtContent>
              <w:p w14:paraId="5747351D" w14:textId="48F04A40" w:rsidR="006B150F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sdt>
            <w:sdtPr>
              <w:rPr>
                <w:rFonts w:eastAsiaTheme="minorHAnsi" w:cs="Arial"/>
                <w:lang w:eastAsia="en-US"/>
              </w:rPr>
              <w:id w:val="1692414715"/>
              <w:placeholder>
                <w:docPart w:val="FDEA23AC1D594F86840DE777D62AE8B2"/>
              </w:placeholder>
              <w:showingPlcHdr/>
            </w:sdtPr>
            <w:sdtEndPr/>
            <w:sdtContent>
              <w:p w14:paraId="256D91E8" w14:textId="3AA07774" w:rsidR="009E0802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2074804165"/>
              <w:placeholder>
                <w:docPart w:val="FDB534859442454A918828E196BAC3A6"/>
              </w:placeholder>
              <w:showingPlcHdr/>
            </w:sdtPr>
            <w:sdtEndPr/>
            <w:sdtContent>
              <w:p w14:paraId="25302C92" w14:textId="10E11DCD" w:rsidR="009E0802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298610139"/>
              <w:placeholder>
                <w:docPart w:val="C2D7521A865F4E8690D7BA3C02E278DA"/>
              </w:placeholder>
              <w:showingPlcHdr/>
            </w:sdtPr>
            <w:sdtEndPr/>
            <w:sdtContent>
              <w:p w14:paraId="7AF538D0" w14:textId="28B6EF72" w:rsidR="009E0802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1992936589"/>
              <w:placeholder>
                <w:docPart w:val="EC9E38488C3A4F818FE514BA780EE1F9"/>
              </w:placeholder>
              <w:showingPlcHdr/>
            </w:sdtPr>
            <w:sdtEndPr/>
            <w:sdtContent>
              <w:p w14:paraId="66F288A4" w14:textId="5E34381F" w:rsidR="009E0802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1503666478"/>
              <w:placeholder>
                <w:docPart w:val="86DBE6082AA04C679458225C93AA51E0"/>
              </w:placeholder>
              <w:showingPlcHdr/>
            </w:sdtPr>
            <w:sdtEndPr/>
            <w:sdtContent>
              <w:p w14:paraId="0A258B06" w14:textId="676A349F" w:rsidR="009E0802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479382674"/>
              <w:placeholder>
                <w:docPart w:val="1039E32E7948404CBF8AAD5FDDE54FAE"/>
              </w:placeholder>
              <w:showingPlcHdr/>
            </w:sdtPr>
            <w:sdtEndPr/>
            <w:sdtContent>
              <w:p w14:paraId="4270361C" w14:textId="2443CF60" w:rsidR="009E0802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302235881"/>
              <w:placeholder>
                <w:docPart w:val="6D06813C6C284F6EB08433BE212485EA"/>
              </w:placeholder>
              <w:showingPlcHdr/>
            </w:sdtPr>
            <w:sdtEndPr/>
            <w:sdtContent>
              <w:p w14:paraId="1063B1C1" w14:textId="55D32E05" w:rsidR="009E0802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0476AF52" w14:textId="77777777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3AD5A391" w14:textId="77777777" w:rsidR="006B150F" w:rsidRDefault="004C08D2" w:rsidP="009C398B">
            <w:pPr>
              <w:ind w:right="-570"/>
              <w:rPr>
                <w:rFonts w:eastAsiaTheme="minorHAnsi" w:cs="Arial"/>
                <w:lang w:eastAsia="en-US"/>
              </w:rPr>
            </w:pPr>
            <w:r>
              <w:rPr>
                <w:rFonts w:eastAsiaTheme="minorHAnsi" w:cs="Arial"/>
                <w:lang w:eastAsia="en-US"/>
              </w:rPr>
              <w:t>Kreisstadt Steinfurt</w:t>
            </w:r>
          </w:p>
          <w:p w14:paraId="709FA76B" w14:textId="77777777" w:rsidR="004C08D2" w:rsidRDefault="004C08D2" w:rsidP="009C398B">
            <w:pPr>
              <w:ind w:right="-570"/>
              <w:rPr>
                <w:rFonts w:eastAsiaTheme="minorHAnsi" w:cs="Arial"/>
                <w:lang w:eastAsia="en-US"/>
              </w:rPr>
            </w:pPr>
            <w:r>
              <w:rPr>
                <w:rFonts w:eastAsiaTheme="minorHAnsi" w:cs="Arial"/>
                <w:lang w:eastAsia="en-US"/>
              </w:rPr>
              <w:t>FD 61 – Zentrale Vergabestelle</w:t>
            </w:r>
          </w:p>
          <w:p w14:paraId="1D476B25" w14:textId="77777777" w:rsidR="004C08D2" w:rsidRDefault="004C08D2" w:rsidP="009C398B">
            <w:pPr>
              <w:ind w:right="-570"/>
              <w:rPr>
                <w:rFonts w:eastAsiaTheme="minorHAnsi" w:cs="Arial"/>
                <w:lang w:eastAsia="en-US"/>
              </w:rPr>
            </w:pPr>
            <w:r>
              <w:rPr>
                <w:rFonts w:eastAsiaTheme="minorHAnsi" w:cs="Arial"/>
                <w:lang w:eastAsia="en-US"/>
              </w:rPr>
              <w:t>Raum 253</w:t>
            </w:r>
          </w:p>
          <w:p w14:paraId="22BA2706" w14:textId="77777777" w:rsidR="004C08D2" w:rsidRDefault="004C08D2" w:rsidP="009C398B">
            <w:pPr>
              <w:ind w:right="-570"/>
              <w:rPr>
                <w:rFonts w:eastAsiaTheme="minorHAnsi" w:cs="Arial"/>
                <w:lang w:eastAsia="en-US"/>
              </w:rPr>
            </w:pPr>
            <w:r>
              <w:rPr>
                <w:rFonts w:eastAsiaTheme="minorHAnsi" w:cs="Arial"/>
                <w:lang w:eastAsia="en-US"/>
              </w:rPr>
              <w:t>Emsdettener Str. 40</w:t>
            </w:r>
          </w:p>
          <w:p w14:paraId="4D09CD89" w14:textId="6954F459" w:rsidR="004C08D2" w:rsidRPr="006B150F" w:rsidRDefault="004C08D2" w:rsidP="009C398B">
            <w:pPr>
              <w:ind w:right="-570"/>
              <w:rPr>
                <w:rFonts w:eastAsiaTheme="minorHAnsi" w:cs="Arial"/>
                <w:lang w:eastAsia="en-US"/>
              </w:rPr>
            </w:pPr>
            <w:r>
              <w:rPr>
                <w:rFonts w:eastAsiaTheme="minorHAnsi" w:cs="Arial"/>
                <w:lang w:eastAsia="en-US"/>
              </w:rPr>
              <w:t>48565 Steinfurt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sdt>
            <w:sdtPr>
              <w:rPr>
                <w:rFonts w:eastAsiaTheme="minorHAnsi" w:cs="Arial"/>
                <w:lang w:eastAsia="en-US"/>
              </w:rPr>
              <w:id w:val="-1976818977"/>
              <w:placeholder>
                <w:docPart w:val="5358D730804B4BF5BFFEFF6BEE30C7C2"/>
              </w:placeholder>
              <w:showingPlcHdr/>
            </w:sdtPr>
            <w:sdtEndPr/>
            <w:sdtContent>
              <w:bookmarkStart w:id="0" w:name="_GoBack" w:displacedByCustomXml="prev"/>
              <w:p w14:paraId="2E92A5BC" w14:textId="6DE65764" w:rsidR="003B6F8A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  <w:bookmarkEnd w:id="0" w:displacedByCustomXml="next"/>
            </w:sdtContent>
          </w:sdt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sdt>
            <w:sdtPr>
              <w:rPr>
                <w:rFonts w:eastAsiaTheme="minorHAnsi" w:cs="Arial"/>
                <w:lang w:eastAsia="en-US"/>
              </w:rPr>
              <w:id w:val="-1078045517"/>
              <w:placeholder>
                <w:docPart w:val="E0E3A9D840AD49A5A6220C432DAC6674"/>
              </w:placeholder>
              <w:showingPlcHdr/>
            </w:sdtPr>
            <w:sdtEndPr/>
            <w:sdtContent>
              <w:p w14:paraId="1F3A3F68" w14:textId="7BCC06E4" w:rsidR="003B6F8A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416669390"/>
              <w:placeholder>
                <w:docPart w:val="96821CBF7FA44FDD920641E1FEF6A717"/>
              </w:placeholder>
              <w:showingPlcHdr/>
            </w:sdtPr>
            <w:sdtEndPr/>
            <w:sdtContent>
              <w:p w14:paraId="045103C7" w14:textId="5C83EA6A" w:rsidR="0013068A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140608" w:rsidRPr="00597968" w14:paraId="7D05A9C0" w14:textId="77777777" w:rsidTr="00126ACC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126ACC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1220440914"/>
              <w:placeholder>
                <w:docPart w:val="4535EB63C59E48ED8AD36739A74BD581"/>
              </w:placeholder>
              <w:showingPlcHdr/>
            </w:sdtPr>
            <w:sdtEndPr/>
            <w:sdtContent>
              <w:p w14:paraId="5D4E1945" w14:textId="0CE4B2D2" w:rsidR="000D2F1B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2005091497"/>
              <w:placeholder>
                <w:docPart w:val="1A6D941C776044E89DF50411039B53A1"/>
              </w:placeholder>
              <w:showingPlcHdr/>
            </w:sdtPr>
            <w:sdtEndPr/>
            <w:sdtContent>
              <w:p w14:paraId="182C42E9" w14:textId="2A62F082" w:rsidR="000D2F1B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0D2F1B" w:rsidRPr="008F6547" w14:paraId="147AF24B" w14:textId="77777777" w:rsidTr="00126ACC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8F6547" w:rsidRDefault="000D2F1B" w:rsidP="00940F19"/>
        </w:tc>
      </w:tr>
      <w:tr w:rsidR="00140608" w:rsidRPr="00597968" w14:paraId="6A9EA415" w14:textId="77777777" w:rsidTr="00126ACC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4D05B3D3" w14:textId="77777777" w:rsidTr="00126ACC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1286811606"/>
              <w:placeholder>
                <w:docPart w:val="FD06E632631E4C149CD9699FA8FAE551"/>
              </w:placeholder>
              <w:showingPlcHdr/>
            </w:sdtPr>
            <w:sdtEndPr/>
            <w:sdtContent>
              <w:p w14:paraId="6309ADB1" w14:textId="233D5414" w:rsidR="000D2F1B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1779020405"/>
              <w:placeholder>
                <w:docPart w:val="F625FF366C46412A8D8AB517851F8E4C"/>
              </w:placeholder>
              <w:showingPlcHdr/>
            </w:sdtPr>
            <w:sdtEndPr/>
            <w:sdtContent>
              <w:p w14:paraId="05594701" w14:textId="0041D38A" w:rsidR="000D2F1B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</w:tbl>
    <w:p w14:paraId="6ED083E9" w14:textId="77777777" w:rsidR="001C60F2" w:rsidRPr="00D1009B" w:rsidRDefault="001C60F2" w:rsidP="00046C8E">
      <w:pPr>
        <w:rPr>
          <w:sz w:val="16"/>
          <w:szCs w:val="16"/>
        </w:rPr>
      </w:pP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2"/>
        <w:gridCol w:w="142"/>
        <w:gridCol w:w="332"/>
        <w:gridCol w:w="94"/>
        <w:gridCol w:w="319"/>
        <w:gridCol w:w="529"/>
        <w:gridCol w:w="131"/>
        <w:gridCol w:w="155"/>
        <w:gridCol w:w="3400"/>
        <w:gridCol w:w="565"/>
        <w:gridCol w:w="1050"/>
        <w:gridCol w:w="1295"/>
        <w:gridCol w:w="1122"/>
        <w:gridCol w:w="81"/>
      </w:tblGrid>
      <w:tr w:rsidR="005C638C" w:rsidRPr="001C60F2" w14:paraId="44E5146D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0616ED0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>
              <w:rPr>
                <w:rStyle w:val="Funotenzeichen"/>
                <w:b w:val="0"/>
              </w:rPr>
              <w:footnoteReference w:id="2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126ACC" w:rsidRPr="001C60F2" w14:paraId="10B68D30" w14:textId="77777777" w:rsidTr="009C398B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7761E464" w14:textId="77777777" w:rsidR="00126ACC" w:rsidRPr="00126ACC" w:rsidRDefault="00126ACC" w:rsidP="000A77E4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 w:rsidR="004C08D2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416" w:type="dxa"/>
            <w:gridSpan w:val="5"/>
            <w:noWrap/>
            <w:vAlign w:val="center"/>
          </w:tcPr>
          <w:p w14:paraId="0183D4E1" w14:textId="77777777" w:rsidR="00126ACC" w:rsidRPr="00597968" w:rsidRDefault="00126ACC" w:rsidP="004E122C">
            <w:pPr>
              <w:jc w:val="left"/>
            </w:pPr>
          </w:p>
        </w:tc>
        <w:tc>
          <w:tcPr>
            <w:tcW w:w="7798" w:type="dxa"/>
            <w:gridSpan w:val="8"/>
            <w:vAlign w:val="center"/>
          </w:tcPr>
          <w:p w14:paraId="398A7BA7" w14:textId="57BAA421" w:rsidR="00126ACC" w:rsidRPr="00597968" w:rsidRDefault="00126ACC" w:rsidP="009C398B">
            <w:pPr>
              <w:jc w:val="left"/>
            </w:pPr>
            <w:r w:rsidRPr="00597968">
              <w:t xml:space="preserve">Leistungsverzeichnis mit den Preisen sowie den geforderten Angaben </w:t>
            </w:r>
          </w:p>
        </w:tc>
      </w:tr>
      <w:tr w:rsidR="00126ACC" w:rsidRPr="001C60F2" w14:paraId="24D5FE50" w14:textId="77777777" w:rsidTr="009C398B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20C428B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4C08D2">
              <w:fldChar w:fldCharType="separate"/>
            </w:r>
            <w:r w:rsidRPr="005C27BD">
              <w:fldChar w:fldCharType="end"/>
            </w:r>
          </w:p>
        </w:tc>
        <w:tc>
          <w:tcPr>
            <w:tcW w:w="1416" w:type="dxa"/>
            <w:gridSpan w:val="5"/>
            <w:noWrap/>
            <w:vAlign w:val="center"/>
          </w:tcPr>
          <w:p w14:paraId="205BCDE7" w14:textId="77777777" w:rsidR="00126ACC" w:rsidRPr="00D425A1" w:rsidRDefault="00126ACC" w:rsidP="00622C9A">
            <w:pPr>
              <w:jc w:val="left"/>
            </w:pPr>
          </w:p>
        </w:tc>
        <w:tc>
          <w:tcPr>
            <w:tcW w:w="7798" w:type="dxa"/>
            <w:gridSpan w:val="8"/>
            <w:vAlign w:val="center"/>
          </w:tcPr>
          <w:p w14:paraId="7CF6D854" w14:textId="77CDC2AF" w:rsidR="00126ACC" w:rsidRPr="00597968" w:rsidRDefault="009C398B" w:rsidP="0010771E">
            <w:pPr>
              <w:jc w:val="left"/>
            </w:pPr>
            <w:r>
              <w:t>Leistungsverzeichnis GAEB (Kurz- oder Langfassung) mit den Preisen sowie den geforderten Angaben</w:t>
            </w:r>
          </w:p>
        </w:tc>
      </w:tr>
      <w:tr w:rsidR="00126ACC" w:rsidRPr="001C60F2" w14:paraId="1EA8B0CB" w14:textId="77777777" w:rsidTr="009C398B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23164AC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4C08D2">
              <w:fldChar w:fldCharType="separate"/>
            </w:r>
            <w:r w:rsidRPr="005C27BD">
              <w:fldChar w:fldCharType="end"/>
            </w:r>
          </w:p>
        </w:tc>
        <w:tc>
          <w:tcPr>
            <w:tcW w:w="1416" w:type="dxa"/>
            <w:gridSpan w:val="5"/>
            <w:noWrap/>
            <w:vAlign w:val="center"/>
          </w:tcPr>
          <w:p w14:paraId="294086BF" w14:textId="77777777" w:rsidR="00126ACC" w:rsidRPr="00D425A1" w:rsidRDefault="00126ACC" w:rsidP="00F44312">
            <w:pPr>
              <w:jc w:val="left"/>
            </w:pPr>
            <w:r w:rsidRPr="00D425A1">
              <w:t>233</w:t>
            </w:r>
          </w:p>
        </w:tc>
        <w:tc>
          <w:tcPr>
            <w:tcW w:w="7798" w:type="dxa"/>
            <w:gridSpan w:val="8"/>
            <w:vAlign w:val="center"/>
          </w:tcPr>
          <w:p w14:paraId="2B7E12EC" w14:textId="605295DB" w:rsidR="00126ACC" w:rsidRPr="00597968" w:rsidRDefault="005257AB" w:rsidP="00F44312">
            <w:pPr>
              <w:jc w:val="left"/>
            </w:pPr>
            <w:r>
              <w:t xml:space="preserve">Verzeichnis </w:t>
            </w:r>
            <w:r w:rsidR="004F1067">
              <w:t xml:space="preserve">der </w:t>
            </w:r>
            <w:r w:rsidR="00126ACC" w:rsidRPr="00597968">
              <w:t xml:space="preserve">Nachunternehmerleistungen </w:t>
            </w:r>
          </w:p>
        </w:tc>
      </w:tr>
      <w:tr w:rsidR="00126ACC" w:rsidRPr="001C60F2" w14:paraId="4A50F487" w14:textId="77777777" w:rsidTr="009C398B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56F357C1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4C08D2">
              <w:fldChar w:fldCharType="separate"/>
            </w:r>
            <w:r w:rsidRPr="005C27BD">
              <w:fldChar w:fldCharType="end"/>
            </w:r>
          </w:p>
        </w:tc>
        <w:tc>
          <w:tcPr>
            <w:tcW w:w="1416" w:type="dxa"/>
            <w:gridSpan w:val="5"/>
            <w:noWrap/>
            <w:vAlign w:val="center"/>
          </w:tcPr>
          <w:p w14:paraId="507A5F87" w14:textId="77777777" w:rsidR="00126ACC" w:rsidRPr="00D425A1" w:rsidRDefault="00126ACC" w:rsidP="00F44312">
            <w:pPr>
              <w:jc w:val="left"/>
            </w:pPr>
            <w:r w:rsidRPr="00D425A1">
              <w:t>234</w:t>
            </w:r>
          </w:p>
        </w:tc>
        <w:tc>
          <w:tcPr>
            <w:tcW w:w="7798" w:type="dxa"/>
            <w:gridSpan w:val="8"/>
            <w:vAlign w:val="center"/>
          </w:tcPr>
          <w:p w14:paraId="01AFA4C6" w14:textId="627EE760" w:rsidR="00126ACC" w:rsidRPr="00597968" w:rsidRDefault="00A963FD" w:rsidP="00F44312">
            <w:pPr>
              <w:jc w:val="left"/>
            </w:pPr>
            <w:r>
              <w:t xml:space="preserve">Erklärung </w:t>
            </w:r>
            <w:r w:rsidR="00126ACC" w:rsidRPr="00597968">
              <w:t>Bieter-/Arbeitsgemeinschaft</w:t>
            </w:r>
          </w:p>
        </w:tc>
      </w:tr>
      <w:tr w:rsidR="00126ACC" w:rsidRPr="001C60F2" w14:paraId="36D359A9" w14:textId="77777777" w:rsidTr="009C398B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6268EDD0" w14:textId="48260C51" w:rsidR="00126ACC" w:rsidRPr="00126ACC" w:rsidRDefault="00126ACC" w:rsidP="00126ACC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4C08D2">
              <w:fldChar w:fldCharType="separate"/>
            </w:r>
            <w:r w:rsidRPr="00DF0D66">
              <w:fldChar w:fldCharType="end"/>
            </w:r>
          </w:p>
        </w:tc>
        <w:tc>
          <w:tcPr>
            <w:tcW w:w="1416" w:type="dxa"/>
            <w:gridSpan w:val="5"/>
            <w:noWrap/>
            <w:vAlign w:val="center"/>
          </w:tcPr>
          <w:p w14:paraId="6E7833C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8" w:type="dxa"/>
            <w:gridSpan w:val="8"/>
            <w:vAlign w:val="center"/>
          </w:tcPr>
          <w:p w14:paraId="1466623C" w14:textId="77777777" w:rsidR="00126ACC" w:rsidRPr="00D425A1" w:rsidRDefault="00126ACC" w:rsidP="00F44312">
            <w:pPr>
              <w:jc w:val="left"/>
            </w:pPr>
            <w:r w:rsidRPr="005C27BD">
              <w:t>Nebenangebot(e)</w:t>
            </w:r>
          </w:p>
        </w:tc>
      </w:tr>
      <w:tr w:rsidR="00126ACC" w:rsidRPr="001C60F2" w14:paraId="7EADA108" w14:textId="77777777" w:rsidTr="009C398B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36D9FAC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4C08D2">
              <w:fldChar w:fldCharType="separate"/>
            </w:r>
            <w:r w:rsidRPr="005C27BD">
              <w:fldChar w:fldCharType="end"/>
            </w:r>
          </w:p>
        </w:tc>
        <w:tc>
          <w:tcPr>
            <w:tcW w:w="1416" w:type="dxa"/>
            <w:gridSpan w:val="5"/>
            <w:noWrap/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68510131"/>
              <w:placeholder>
                <w:docPart w:val="94F47DD0AA3644E78F8CFA72C9E75DD5"/>
              </w:placeholder>
              <w:showingPlcHdr/>
            </w:sdtPr>
            <w:sdtEndPr/>
            <w:sdtContent>
              <w:p w14:paraId="63772C90" w14:textId="5F04421B" w:rsidR="00126ACC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7798" w:type="dxa"/>
            <w:gridSpan w:val="8"/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1787539910"/>
              <w:placeholder>
                <w:docPart w:val="0CAE9E1C2A9642C08BDCDE097B79D4D9"/>
              </w:placeholder>
              <w:showingPlcHdr/>
            </w:sdtPr>
            <w:sdtEndPr/>
            <w:sdtContent>
              <w:p w14:paraId="6DF582F3" w14:textId="5315E94B" w:rsidR="00126ACC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126ACC" w:rsidRPr="001C60F2" w14:paraId="6F8347A4" w14:textId="77777777" w:rsidTr="009C398B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6C03364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4C08D2">
              <w:fldChar w:fldCharType="separate"/>
            </w:r>
            <w:r w:rsidRPr="005C27BD">
              <w:fldChar w:fldCharType="end"/>
            </w:r>
          </w:p>
        </w:tc>
        <w:tc>
          <w:tcPr>
            <w:tcW w:w="1416" w:type="dxa"/>
            <w:gridSpan w:val="5"/>
            <w:noWrap/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834529088"/>
              <w:placeholder>
                <w:docPart w:val="E502E479E5F446E39E84FE8179AB044C"/>
              </w:placeholder>
              <w:showingPlcHdr/>
            </w:sdtPr>
            <w:sdtEndPr/>
            <w:sdtContent>
              <w:p w14:paraId="52461304" w14:textId="6A39A00B" w:rsidR="00126ACC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7798" w:type="dxa"/>
            <w:gridSpan w:val="8"/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981159832"/>
              <w:placeholder>
                <w:docPart w:val="70BCF3D07D484204901812B9B7C61AB0"/>
              </w:placeholder>
              <w:showingPlcHdr/>
            </w:sdtPr>
            <w:sdtEndPr/>
            <w:sdtContent>
              <w:p w14:paraId="65545665" w14:textId="3B5C1996" w:rsidR="00126ACC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126ACC" w:rsidRPr="001C60F2" w14:paraId="047E39D7" w14:textId="77777777" w:rsidTr="009C398B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073C227F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4C08D2">
              <w:fldChar w:fldCharType="separate"/>
            </w:r>
            <w:r w:rsidRPr="005C27BD">
              <w:fldChar w:fldCharType="end"/>
            </w:r>
          </w:p>
        </w:tc>
        <w:tc>
          <w:tcPr>
            <w:tcW w:w="1416" w:type="dxa"/>
            <w:gridSpan w:val="5"/>
            <w:noWrap/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1933006757"/>
              <w:placeholder>
                <w:docPart w:val="58EC65FC54C14EB98A8BA3BD5775FAB7"/>
              </w:placeholder>
              <w:showingPlcHdr/>
            </w:sdtPr>
            <w:sdtEndPr/>
            <w:sdtContent>
              <w:p w14:paraId="29040402" w14:textId="1D5E64AC" w:rsidR="00126ACC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7798" w:type="dxa"/>
            <w:gridSpan w:val="8"/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698092593"/>
              <w:placeholder>
                <w:docPart w:val="04E04CD24A8440DC9C0BB9AB2992858F"/>
              </w:placeholder>
              <w:showingPlcHdr/>
            </w:sdtPr>
            <w:sdtEndPr/>
            <w:sdtContent>
              <w:p w14:paraId="1A1A781A" w14:textId="08305738" w:rsidR="00126ACC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126ACC" w:rsidRPr="001C60F2" w14:paraId="3DAA8860" w14:textId="77777777" w:rsidTr="009C398B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75D3BF5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4C08D2">
              <w:fldChar w:fldCharType="separate"/>
            </w:r>
            <w:r w:rsidRPr="005C27BD">
              <w:fldChar w:fldCharType="end"/>
            </w:r>
          </w:p>
        </w:tc>
        <w:tc>
          <w:tcPr>
            <w:tcW w:w="1416" w:type="dxa"/>
            <w:gridSpan w:val="5"/>
            <w:noWrap/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1389569837"/>
              <w:placeholder>
                <w:docPart w:val="EE5041CF45274083B056D1263BCBCCD0"/>
              </w:placeholder>
              <w:showingPlcHdr/>
            </w:sdtPr>
            <w:sdtEndPr/>
            <w:sdtContent>
              <w:p w14:paraId="57613637" w14:textId="5A25BE8D" w:rsidR="00126ACC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7798" w:type="dxa"/>
            <w:gridSpan w:val="8"/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17928831"/>
              <w:placeholder>
                <w:docPart w:val="4869A29382AE42D2A7B4E759A2AA1C93"/>
              </w:placeholder>
              <w:showingPlcHdr/>
            </w:sdtPr>
            <w:sdtEndPr/>
            <w:sdtContent>
              <w:p w14:paraId="4769B751" w14:textId="7CCD0DCD" w:rsidR="00126ACC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126ACC" w:rsidRPr="001C60F2" w14:paraId="6027FE6B" w14:textId="77777777" w:rsidTr="009C398B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6836EB0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4C08D2">
              <w:fldChar w:fldCharType="separate"/>
            </w:r>
            <w:r w:rsidRPr="005C27BD">
              <w:fldChar w:fldCharType="end"/>
            </w:r>
          </w:p>
        </w:tc>
        <w:tc>
          <w:tcPr>
            <w:tcW w:w="1416" w:type="dxa"/>
            <w:gridSpan w:val="5"/>
            <w:noWrap/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208769154"/>
              <w:placeholder>
                <w:docPart w:val="A3CDE8AC901741BCA0A7016995B42B89"/>
              </w:placeholder>
              <w:showingPlcHdr/>
            </w:sdtPr>
            <w:sdtEndPr/>
            <w:sdtContent>
              <w:p w14:paraId="1DE40C65" w14:textId="2ED5155D" w:rsidR="00126ACC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7798" w:type="dxa"/>
            <w:gridSpan w:val="8"/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612938492"/>
              <w:placeholder>
                <w:docPart w:val="1C21BFEA796042A2990E08029EA3DC86"/>
              </w:placeholder>
              <w:showingPlcHdr/>
            </w:sdtPr>
            <w:sdtEndPr/>
            <w:sdtContent>
              <w:p w14:paraId="50BC3AC9" w14:textId="5EC2C3B5" w:rsidR="00126ACC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126ACC" w:rsidRPr="001C60F2" w14:paraId="3535CC4E" w14:textId="77777777" w:rsidTr="009C398B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65C288F9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4C08D2">
              <w:fldChar w:fldCharType="separate"/>
            </w:r>
            <w:r w:rsidRPr="005C27BD">
              <w:fldChar w:fldCharType="end"/>
            </w:r>
          </w:p>
        </w:tc>
        <w:tc>
          <w:tcPr>
            <w:tcW w:w="1416" w:type="dxa"/>
            <w:gridSpan w:val="5"/>
            <w:noWrap/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1648275386"/>
              <w:placeholder>
                <w:docPart w:val="FEF55B8BEA0847678E3AA100BCA5BD00"/>
              </w:placeholder>
              <w:showingPlcHdr/>
            </w:sdtPr>
            <w:sdtEndPr/>
            <w:sdtContent>
              <w:p w14:paraId="730DA447" w14:textId="097301BB" w:rsidR="00126ACC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7798" w:type="dxa"/>
            <w:gridSpan w:val="8"/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742059042"/>
              <w:placeholder>
                <w:docPart w:val="D5AC5DBAA2BE4A759D0C8B02F804D5C9"/>
              </w:placeholder>
              <w:showingPlcHdr/>
            </w:sdtPr>
            <w:sdtEndPr/>
            <w:sdtContent>
              <w:p w14:paraId="6D64203E" w14:textId="7EB459EB" w:rsidR="00126ACC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F44312" w:rsidRPr="000C28C8" w14:paraId="5A4E334C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EE46046" w14:textId="3B3DC626" w:rsidR="00F44312" w:rsidRPr="000C28C8" w:rsidRDefault="00F44312" w:rsidP="00F44312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 w:rsidR="000C28C8"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 w:rsidR="003B6F8A" w:rsidRPr="000C28C8"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9C398B" w:rsidRPr="00F4416A" w14:paraId="3120698F" w14:textId="77777777" w:rsidTr="009C398B">
        <w:trPr>
          <w:gridAfter w:val="1"/>
          <w:wAfter w:w="79" w:type="dxa"/>
          <w:trHeight w:val="284"/>
        </w:trPr>
        <w:tc>
          <w:tcPr>
            <w:tcW w:w="453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0E935028" w14:textId="77777777" w:rsidR="009C398B" w:rsidRPr="00F4416A" w:rsidRDefault="009C398B" w:rsidP="00E55A86">
            <w:pPr>
              <w:jc w:val="left"/>
            </w:pPr>
            <w:r w:rsidRPr="00F4416A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F4416A">
              <w:instrText xml:space="preserve"> FORMCHECKBOX </w:instrText>
            </w:r>
            <w:r w:rsidR="004C08D2">
              <w:fldChar w:fldCharType="separate"/>
            </w:r>
            <w:r w:rsidRPr="00F4416A">
              <w:fldChar w:fldCharType="end"/>
            </w:r>
          </w:p>
        </w:tc>
        <w:tc>
          <w:tcPr>
            <w:tcW w:w="1547" w:type="dxa"/>
            <w:gridSpan w:val="6"/>
            <w:shd w:val="clear" w:color="auto" w:fill="auto"/>
            <w:noWrap/>
            <w:vAlign w:val="center"/>
          </w:tcPr>
          <w:p w14:paraId="4476C6BA" w14:textId="77777777" w:rsidR="009C398B" w:rsidRPr="00520D3B" w:rsidRDefault="009C398B" w:rsidP="00E55A86">
            <w:r>
              <w:t>5b</w:t>
            </w:r>
          </w:p>
        </w:tc>
        <w:tc>
          <w:tcPr>
            <w:tcW w:w="7588" w:type="dxa"/>
            <w:gridSpan w:val="6"/>
            <w:shd w:val="clear" w:color="auto" w:fill="auto"/>
            <w:vAlign w:val="center"/>
          </w:tcPr>
          <w:p w14:paraId="1BB2B041" w14:textId="77777777" w:rsidR="009C398B" w:rsidRPr="00520D3B" w:rsidRDefault="009C398B" w:rsidP="00E55A86">
            <w:r>
              <w:t>Eigenerklärung zur Zuverlässigkeit</w:t>
            </w:r>
          </w:p>
        </w:tc>
      </w:tr>
      <w:tr w:rsidR="009C398B" w:rsidRPr="00F4416A" w14:paraId="0632E42D" w14:textId="77777777" w:rsidTr="009C398B">
        <w:trPr>
          <w:gridAfter w:val="1"/>
          <w:wAfter w:w="79" w:type="dxa"/>
          <w:trHeight w:val="284"/>
        </w:trPr>
        <w:tc>
          <w:tcPr>
            <w:tcW w:w="453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437E526A" w14:textId="77777777" w:rsidR="009C398B" w:rsidRPr="00F4416A" w:rsidRDefault="009C398B" w:rsidP="00E55A86">
            <w:pPr>
              <w:jc w:val="left"/>
            </w:pPr>
            <w:r w:rsidRPr="00F4416A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F4416A">
              <w:instrText xml:space="preserve"> FORMCHECKBOX </w:instrText>
            </w:r>
            <w:r w:rsidR="004C08D2">
              <w:fldChar w:fldCharType="separate"/>
            </w:r>
            <w:r w:rsidRPr="00F4416A">
              <w:fldChar w:fldCharType="end"/>
            </w:r>
          </w:p>
        </w:tc>
        <w:tc>
          <w:tcPr>
            <w:tcW w:w="1547" w:type="dxa"/>
            <w:gridSpan w:val="6"/>
            <w:shd w:val="clear" w:color="auto" w:fill="auto"/>
            <w:noWrap/>
            <w:vAlign w:val="center"/>
          </w:tcPr>
          <w:p w14:paraId="602C8093" w14:textId="77777777" w:rsidR="009C398B" w:rsidRPr="00520D3B" w:rsidRDefault="009C398B" w:rsidP="00E55A86">
            <w:r>
              <w:t>5d</w:t>
            </w:r>
          </w:p>
        </w:tc>
        <w:tc>
          <w:tcPr>
            <w:tcW w:w="7588" w:type="dxa"/>
            <w:gridSpan w:val="6"/>
            <w:shd w:val="clear" w:color="auto" w:fill="auto"/>
            <w:vAlign w:val="center"/>
          </w:tcPr>
          <w:p w14:paraId="264D7FF7" w14:textId="77777777" w:rsidR="009C398B" w:rsidRPr="00520D3B" w:rsidRDefault="009C398B" w:rsidP="00E55A86">
            <w:r>
              <w:t>Eigenerklärung nach § 19 Abs. 3 Mindestlohngesetz</w:t>
            </w:r>
          </w:p>
        </w:tc>
      </w:tr>
      <w:tr w:rsidR="00126ACC" w:rsidRPr="001C60F2" w14:paraId="461DBA09" w14:textId="77777777" w:rsidTr="009C398B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2C3A55E3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4C08D2">
              <w:fldChar w:fldCharType="separate"/>
            </w:r>
            <w:r w:rsidRPr="005C27BD">
              <w:fldChar w:fldCharType="end"/>
            </w:r>
          </w:p>
        </w:tc>
        <w:tc>
          <w:tcPr>
            <w:tcW w:w="1416" w:type="dxa"/>
            <w:gridSpan w:val="5"/>
            <w:noWrap/>
            <w:vAlign w:val="center"/>
          </w:tcPr>
          <w:p w14:paraId="54FDBBEE" w14:textId="77777777" w:rsidR="00126ACC" w:rsidRPr="00D425A1" w:rsidRDefault="00126ACC" w:rsidP="00F44312">
            <w:pPr>
              <w:jc w:val="left"/>
            </w:pPr>
            <w:r w:rsidRPr="00D425A1">
              <w:t>124</w:t>
            </w:r>
          </w:p>
        </w:tc>
        <w:tc>
          <w:tcPr>
            <w:tcW w:w="7798" w:type="dxa"/>
            <w:gridSpan w:val="8"/>
            <w:vAlign w:val="center"/>
          </w:tcPr>
          <w:p w14:paraId="251F8AD4" w14:textId="77777777" w:rsidR="00126ACC" w:rsidRPr="00597968" w:rsidRDefault="00126ACC" w:rsidP="00F44312">
            <w:pPr>
              <w:jc w:val="left"/>
            </w:pPr>
            <w:r w:rsidRPr="00597968">
              <w:t>Eigenerklärung zur Eignung</w:t>
            </w:r>
          </w:p>
        </w:tc>
      </w:tr>
      <w:tr w:rsidR="00126ACC" w:rsidRPr="001C60F2" w14:paraId="5A1A63E8" w14:textId="77777777" w:rsidTr="009C398B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7CAEA219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4C08D2">
              <w:fldChar w:fldCharType="separate"/>
            </w:r>
            <w:r w:rsidRPr="005C27BD">
              <w:fldChar w:fldCharType="end"/>
            </w:r>
          </w:p>
        </w:tc>
        <w:tc>
          <w:tcPr>
            <w:tcW w:w="1416" w:type="dxa"/>
            <w:gridSpan w:val="5"/>
            <w:noWrap/>
            <w:vAlign w:val="center"/>
          </w:tcPr>
          <w:p w14:paraId="528D9C2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8" w:type="dxa"/>
            <w:gridSpan w:val="8"/>
            <w:vAlign w:val="center"/>
          </w:tcPr>
          <w:p w14:paraId="1DAB925B" w14:textId="77777777" w:rsidR="00126ACC" w:rsidRPr="00D425A1" w:rsidRDefault="00126ACC" w:rsidP="00F44312">
            <w:pPr>
              <w:jc w:val="left"/>
            </w:pPr>
            <w:r>
              <w:t>Einheitliche Europäische Eigenerklärung</w:t>
            </w:r>
          </w:p>
        </w:tc>
      </w:tr>
      <w:tr w:rsidR="00126ACC" w:rsidRPr="001C60F2" w14:paraId="346BEA80" w14:textId="77777777" w:rsidTr="009C398B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6273187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4C08D2">
              <w:fldChar w:fldCharType="separate"/>
            </w:r>
            <w:r w:rsidRPr="005C27BD">
              <w:fldChar w:fldCharType="end"/>
            </w:r>
          </w:p>
        </w:tc>
        <w:tc>
          <w:tcPr>
            <w:tcW w:w="1416" w:type="dxa"/>
            <w:gridSpan w:val="5"/>
            <w:noWrap/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1273777153"/>
              <w:placeholder>
                <w:docPart w:val="BEC0BFC9D4B543D28EFA2CEBE7C17D91"/>
              </w:placeholder>
              <w:showingPlcHdr/>
            </w:sdtPr>
            <w:sdtEndPr/>
            <w:sdtContent>
              <w:p w14:paraId="747E614C" w14:textId="4E6B3937" w:rsidR="00126ACC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7798" w:type="dxa"/>
            <w:gridSpan w:val="8"/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253104378"/>
              <w:placeholder>
                <w:docPart w:val="B2CD5DBE0EFE432C81381456590F7578"/>
              </w:placeholder>
              <w:showingPlcHdr/>
            </w:sdtPr>
            <w:sdtEndPr/>
            <w:sdtContent>
              <w:p w14:paraId="2F67992C" w14:textId="7B81C046" w:rsidR="00126ACC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126ACC" w:rsidRPr="001C60F2" w14:paraId="556D3BC1" w14:textId="77777777" w:rsidTr="009C398B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6B556C6D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4C08D2">
              <w:fldChar w:fldCharType="separate"/>
            </w:r>
            <w:r w:rsidRPr="005C27BD">
              <w:fldChar w:fldCharType="end"/>
            </w:r>
          </w:p>
        </w:tc>
        <w:tc>
          <w:tcPr>
            <w:tcW w:w="1416" w:type="dxa"/>
            <w:gridSpan w:val="5"/>
            <w:noWrap/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1813715584"/>
              <w:placeholder>
                <w:docPart w:val="F638452E1E1A47A584593738219ACA03"/>
              </w:placeholder>
              <w:showingPlcHdr/>
            </w:sdtPr>
            <w:sdtEndPr/>
            <w:sdtContent>
              <w:p w14:paraId="472D9339" w14:textId="08A14E3E" w:rsidR="00126ACC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7798" w:type="dxa"/>
            <w:gridSpan w:val="8"/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445429180"/>
              <w:placeholder>
                <w:docPart w:val="CB6373DCDE0E4EE5B74D1D746FC65933"/>
              </w:placeholder>
              <w:showingPlcHdr/>
            </w:sdtPr>
            <w:sdtEndPr/>
            <w:sdtContent>
              <w:p w14:paraId="3A75D4B0" w14:textId="13FB73A7" w:rsidR="00126ACC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F44312" w:rsidRPr="00D1009B" w14:paraId="5F589C09" w14:textId="77777777" w:rsidTr="009C398B">
        <w:trPr>
          <w:trHeight w:val="170"/>
        </w:trPr>
        <w:tc>
          <w:tcPr>
            <w:tcW w:w="1340" w:type="dxa"/>
            <w:gridSpan w:val="5"/>
            <w:noWrap/>
            <w:tcMar>
              <w:left w:w="28" w:type="dxa"/>
            </w:tcMar>
            <w:vAlign w:val="center"/>
          </w:tcPr>
          <w:p w14:paraId="1C9C5816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  <w:tc>
          <w:tcPr>
            <w:tcW w:w="8327" w:type="dxa"/>
            <w:gridSpan w:val="9"/>
            <w:noWrap/>
            <w:vAlign w:val="center"/>
          </w:tcPr>
          <w:p w14:paraId="34EC1118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</w:tr>
      <w:tr w:rsidR="00F44312" w:rsidRPr="001C60F2" w14:paraId="37F9F64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6566E8B3" w14:textId="77777777" w:rsidR="00F44312" w:rsidRPr="00410951" w:rsidRDefault="00F44312" w:rsidP="00C06D23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F44312" w:rsidRPr="00D1009B" w14:paraId="09B9911B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B6A57DE" w14:textId="77777777" w:rsidR="00F44312" w:rsidRPr="00D1009B" w:rsidRDefault="00F44312" w:rsidP="00F44312">
            <w:pPr>
              <w:rPr>
                <w:sz w:val="8"/>
                <w:szCs w:val="8"/>
              </w:rPr>
            </w:pPr>
          </w:p>
        </w:tc>
      </w:tr>
      <w:tr w:rsidR="00F44312" w:rsidRPr="001C60F2" w14:paraId="7C1094DB" w14:textId="77777777" w:rsidTr="009C398B">
        <w:trPr>
          <w:trHeight w:val="284"/>
        </w:trPr>
        <w:tc>
          <w:tcPr>
            <w:tcW w:w="6121" w:type="dxa"/>
            <w:gridSpan w:val="10"/>
            <w:noWrap/>
            <w:tcMar>
              <w:left w:w="28" w:type="dxa"/>
            </w:tcMar>
          </w:tcPr>
          <w:p w14:paraId="2F0067CA" w14:textId="2442F433" w:rsidR="00F44312" w:rsidRPr="00410951" w:rsidRDefault="00F44312" w:rsidP="001500DC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tc>
          <w:tcPr>
            <w:tcW w:w="2343" w:type="dxa"/>
            <w:gridSpan w:val="2"/>
            <w:tcBorders>
              <w:bottom w:val="single" w:sz="4" w:space="0" w:color="808080"/>
            </w:tcBorders>
            <w:vAlign w:val="bottom"/>
          </w:tcPr>
          <w:sdt>
            <w:sdtPr>
              <w:rPr>
                <w:rFonts w:eastAsiaTheme="minorHAnsi" w:cs="Arial"/>
                <w:lang w:eastAsia="en-US"/>
              </w:rPr>
              <w:id w:val="93681756"/>
              <w:placeholder>
                <w:docPart w:val="53EBA9077A9C435FB0B56C8CADBE9B95"/>
              </w:placeholder>
              <w:showingPlcHdr/>
            </w:sdtPr>
            <w:sdtEndPr/>
            <w:sdtContent>
              <w:p w14:paraId="3D9A85F4" w14:textId="67EB9CFA" w:rsidR="00F44312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1203" w:type="dxa"/>
            <w:gridSpan w:val="2"/>
            <w:vAlign w:val="bottom"/>
          </w:tcPr>
          <w:p w14:paraId="6C11A5C0" w14:textId="379F158E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44312" w:rsidRPr="00D1009B" w14:paraId="5AEC2246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2B9B28" w14:textId="77777777" w:rsidR="00F44312" w:rsidRPr="00D1009B" w:rsidRDefault="00F44312" w:rsidP="00F4431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44312" w:rsidRPr="00D425A1" w14:paraId="1F9E772B" w14:textId="77777777" w:rsidTr="009C398B">
        <w:trPr>
          <w:trHeight w:val="284"/>
        </w:trPr>
        <w:tc>
          <w:tcPr>
            <w:tcW w:w="6121" w:type="dxa"/>
            <w:gridSpan w:val="10"/>
            <w:shd w:val="clear" w:color="auto" w:fill="auto"/>
            <w:noWrap/>
            <w:tcMar>
              <w:left w:w="28" w:type="dxa"/>
            </w:tcMar>
          </w:tcPr>
          <w:p w14:paraId="2FEBC1FB" w14:textId="7B722FC4" w:rsidR="00F44312" w:rsidRPr="00D425A1" w:rsidRDefault="00F44312" w:rsidP="001500DC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3"/>
            </w:r>
            <w:r w:rsidRPr="00D425A1">
              <w:t xml:space="preserve"> </w:t>
            </w:r>
            <w:r w:rsidR="001500DC" w:rsidRPr="00D425A1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  <w:r w:rsidR="001500DC">
              <w:t xml:space="preserve"> 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sdt>
            <w:sdtPr>
              <w:rPr>
                <w:rFonts w:eastAsiaTheme="minorHAnsi" w:cs="Arial"/>
                <w:lang w:eastAsia="en-US"/>
              </w:rPr>
              <w:id w:val="-1043588291"/>
              <w:placeholder>
                <w:docPart w:val="912476E7B2FC453882536D337D9174D2"/>
              </w:placeholder>
              <w:showingPlcHdr/>
            </w:sdtPr>
            <w:sdtEndPr/>
            <w:sdtContent>
              <w:p w14:paraId="027D78E7" w14:textId="433BEC27" w:rsidR="00F44312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2293EAAB" w14:textId="669F7A45" w:rsidR="00F44312" w:rsidRPr="0089492C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44312" w:rsidRPr="008B0B82" w14:paraId="672A7E51" w14:textId="77777777" w:rsidTr="0089492C">
        <w:trPr>
          <w:trHeight w:val="284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1D4E7D52" w14:textId="77777777" w:rsidR="00F44312" w:rsidRPr="008B0B82" w:rsidRDefault="00F44312" w:rsidP="00F44312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F44312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643CC6DC" w14:textId="77777777" w:rsidR="00F44312" w:rsidRPr="00DC7388" w:rsidRDefault="00F44312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44312" w:rsidRPr="001C60F2" w14:paraId="58673678" w14:textId="77777777" w:rsidTr="009C398B">
        <w:trPr>
          <w:trHeight w:val="397"/>
        </w:trPr>
        <w:tc>
          <w:tcPr>
            <w:tcW w:w="7169" w:type="dxa"/>
            <w:gridSpan w:val="11"/>
            <w:noWrap/>
            <w:tcMar>
              <w:left w:w="28" w:type="dxa"/>
            </w:tcMar>
            <w:vAlign w:val="center"/>
          </w:tcPr>
          <w:p w14:paraId="16A2EC05" w14:textId="77777777" w:rsidR="00F44312" w:rsidRPr="00410951" w:rsidRDefault="00F44312" w:rsidP="00C06D23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1623375742"/>
              <w:placeholder>
                <w:docPart w:val="C49390C102C74DD6BB4476F353CD1A61"/>
              </w:placeholder>
              <w:showingPlcHdr/>
            </w:sdtPr>
            <w:sdtEndPr/>
            <w:sdtContent>
              <w:p w14:paraId="034535AA" w14:textId="03162D52" w:rsidR="00F44312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1203" w:type="dxa"/>
            <w:gridSpan w:val="2"/>
            <w:vAlign w:val="center"/>
          </w:tcPr>
          <w:p w14:paraId="112876EE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44312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AA1784F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288F2778" w14:textId="77777777" w:rsidTr="009C398B">
        <w:trPr>
          <w:trHeight w:val="291"/>
        </w:trPr>
        <w:tc>
          <w:tcPr>
            <w:tcW w:w="7169" w:type="dxa"/>
            <w:gridSpan w:val="11"/>
            <w:noWrap/>
            <w:tcMar>
              <w:left w:w="28" w:type="dxa"/>
            </w:tcMar>
          </w:tcPr>
          <w:p w14:paraId="2B8304EC" w14:textId="77777777" w:rsidR="00F44312" w:rsidRPr="00FF10F9" w:rsidRDefault="00F44312" w:rsidP="00C06D23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sdt>
            <w:sdtPr>
              <w:rPr>
                <w:rFonts w:eastAsiaTheme="minorHAnsi" w:cs="Arial"/>
                <w:lang w:eastAsia="en-US"/>
              </w:rPr>
              <w:id w:val="1585189776"/>
              <w:placeholder>
                <w:docPart w:val="353BF4A47B324764BC056211CC84E9F8"/>
              </w:placeholder>
              <w:showingPlcHdr/>
            </w:sdtPr>
            <w:sdtEndPr/>
            <w:sdtContent>
              <w:p w14:paraId="5C609219" w14:textId="15FB7493" w:rsidR="00F44312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1203" w:type="dxa"/>
            <w:gridSpan w:val="2"/>
            <w:vAlign w:val="center"/>
          </w:tcPr>
          <w:p w14:paraId="7FD1A40B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44312" w:rsidRPr="001C60F2" w14:paraId="183A4DCC" w14:textId="77777777" w:rsidTr="009C398B">
        <w:trPr>
          <w:trHeight w:hRule="exact" w:val="170"/>
        </w:trPr>
        <w:tc>
          <w:tcPr>
            <w:tcW w:w="927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F44312" w:rsidRPr="00410951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40" w:type="dxa"/>
            <w:gridSpan w:val="11"/>
            <w:noWrap/>
            <w:vAlign w:val="center"/>
          </w:tcPr>
          <w:p w14:paraId="268D5D20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6D1FCAF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FC7554B" w14:textId="77777777" w:rsidR="00F44312" w:rsidRPr="00410951" w:rsidRDefault="00F44312" w:rsidP="00C06D23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44312" w:rsidRPr="001C60F2" w14:paraId="324BAA0A" w14:textId="77777777" w:rsidTr="009C398B">
        <w:trPr>
          <w:trHeight w:val="284"/>
        </w:trPr>
        <w:tc>
          <w:tcPr>
            <w:tcW w:w="593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4" w:type="dxa"/>
            <w:gridSpan w:val="12"/>
            <w:shd w:val="clear" w:color="auto" w:fill="auto"/>
            <w:noWrap/>
            <w:vAlign w:val="center"/>
          </w:tcPr>
          <w:p w14:paraId="52EB91F8" w14:textId="5CD7E8E3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44312" w:rsidRPr="001C60F2" w14:paraId="4D72959D" w14:textId="77777777" w:rsidTr="009C398B">
        <w:trPr>
          <w:trHeight w:val="284"/>
        </w:trPr>
        <w:tc>
          <w:tcPr>
            <w:tcW w:w="593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4" w:type="dxa"/>
            <w:gridSpan w:val="12"/>
            <w:shd w:val="clear" w:color="auto" w:fill="auto"/>
            <w:noWrap/>
            <w:vAlign w:val="center"/>
          </w:tcPr>
          <w:p w14:paraId="40E5DD96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F44312" w:rsidRPr="001C60F2" w14:paraId="39AF7160" w14:textId="77777777" w:rsidTr="009C398B">
        <w:trPr>
          <w:trHeight w:hRule="exact" w:val="170"/>
        </w:trPr>
        <w:tc>
          <w:tcPr>
            <w:tcW w:w="593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4" w:type="dxa"/>
            <w:gridSpan w:val="12"/>
            <w:noWrap/>
            <w:vAlign w:val="center"/>
          </w:tcPr>
          <w:p w14:paraId="70103ADF" w14:textId="77777777" w:rsidR="00F44312" w:rsidRPr="001C60F2" w:rsidRDefault="00F44312" w:rsidP="00F44312">
            <w:pPr>
              <w:pStyle w:val="AnstrichTabelle"/>
            </w:pPr>
          </w:p>
        </w:tc>
      </w:tr>
      <w:tr w:rsidR="00C06D23" w:rsidRPr="00410951" w14:paraId="3DEF8F87" w14:textId="77777777" w:rsidTr="009C398B">
        <w:trPr>
          <w:trHeight w:val="284"/>
        </w:trPr>
        <w:tc>
          <w:tcPr>
            <w:tcW w:w="593" w:type="dxa"/>
            <w:gridSpan w:val="2"/>
            <w:noWrap/>
            <w:tcMar>
              <w:left w:w="28" w:type="dxa"/>
            </w:tcMar>
          </w:tcPr>
          <w:p w14:paraId="633BA701" w14:textId="77777777" w:rsidR="00C06D23" w:rsidRPr="001C60F2" w:rsidRDefault="00C06D23" w:rsidP="00C06D23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C06D23" w:rsidRPr="00C06D23" w:rsidRDefault="00C06D23" w:rsidP="00A5784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4C08D2">
              <w:fldChar w:fldCharType="separate"/>
            </w:r>
            <w:r w:rsidRPr="001C60F2">
              <w:fldChar w:fldCharType="end"/>
            </w:r>
          </w:p>
        </w:tc>
        <w:tc>
          <w:tcPr>
            <w:tcW w:w="8648" w:type="dxa"/>
            <w:gridSpan w:val="10"/>
            <w:noWrap/>
            <w:vAlign w:val="center"/>
          </w:tcPr>
          <w:p w14:paraId="1FA5FD35" w14:textId="77777777" w:rsidR="00C06D23" w:rsidRPr="00C06D23" w:rsidRDefault="00C06D23" w:rsidP="00A5784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F44312" w:rsidRPr="0051062D" w14:paraId="354BB8E7" w14:textId="77777777" w:rsidTr="009C398B">
        <w:trPr>
          <w:trHeight w:val="284"/>
        </w:trPr>
        <w:tc>
          <w:tcPr>
            <w:tcW w:w="593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F44312" w:rsidRPr="0051062D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4"/>
            <w:vAlign w:val="center"/>
          </w:tcPr>
          <w:p w14:paraId="16DD9D1F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1" w:type="dxa"/>
            <w:tcBorders>
              <w:bottom w:val="single" w:sz="4" w:space="0" w:color="808080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518668564"/>
              <w:placeholder>
                <w:docPart w:val="1C46543847E54BF99024B2C2AB29F8BE"/>
              </w:placeholder>
              <w:showingPlcHdr/>
            </w:sdtPr>
            <w:sdtEndPr/>
            <w:sdtContent>
              <w:p w14:paraId="4EE17239" w14:textId="7A11CEDC" w:rsidR="00F44312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1615" w:type="dxa"/>
            <w:gridSpan w:val="2"/>
            <w:vAlign w:val="center"/>
          </w:tcPr>
          <w:p w14:paraId="39E7C4E2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8" w:type="dxa"/>
            <w:gridSpan w:val="3"/>
            <w:tcBorders>
              <w:bottom w:val="single" w:sz="4" w:space="0" w:color="808080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1350212822"/>
              <w:placeholder>
                <w:docPart w:val="F5E4F816115C4D868364F69A6D573DBA"/>
              </w:placeholder>
              <w:showingPlcHdr/>
            </w:sdtPr>
            <w:sdtEndPr/>
            <w:sdtContent>
              <w:p w14:paraId="0B78D338" w14:textId="1F9A1C5A" w:rsidR="00F44312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F44312" w:rsidRPr="009E0802" w14:paraId="7A3345B5" w14:textId="77777777" w:rsidTr="009C398B">
        <w:trPr>
          <w:trHeight w:val="284"/>
        </w:trPr>
        <w:tc>
          <w:tcPr>
            <w:tcW w:w="593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F44312" w:rsidRPr="001C60F2" w:rsidRDefault="00F44312" w:rsidP="00F44312"/>
        </w:tc>
        <w:tc>
          <w:tcPr>
            <w:tcW w:w="1134" w:type="dxa"/>
            <w:gridSpan w:val="4"/>
            <w:vAlign w:val="center"/>
          </w:tcPr>
          <w:p w14:paraId="284545A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1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1728877435"/>
              <w:placeholder>
                <w:docPart w:val="6953C79BC4114113A903574277C2F0D6"/>
              </w:placeholder>
              <w:showingPlcHdr/>
            </w:sdtPr>
            <w:sdtEndPr/>
            <w:sdtContent>
              <w:p w14:paraId="048F1FFF" w14:textId="2768B948" w:rsidR="00F44312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1615" w:type="dxa"/>
            <w:gridSpan w:val="2"/>
            <w:vAlign w:val="center"/>
          </w:tcPr>
          <w:p w14:paraId="01CB2FD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8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1392566347"/>
              <w:placeholder>
                <w:docPart w:val="F783A5F108D34C26B81E3106F8157225"/>
              </w:placeholder>
              <w:showingPlcHdr/>
            </w:sdtPr>
            <w:sdtEndPr/>
            <w:sdtContent>
              <w:p w14:paraId="6AF5FE8D" w14:textId="14D6451A" w:rsidR="00F44312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F44312" w:rsidRPr="009E0802" w14:paraId="594D0746" w14:textId="77777777" w:rsidTr="009C398B">
        <w:trPr>
          <w:trHeight w:val="284"/>
        </w:trPr>
        <w:tc>
          <w:tcPr>
            <w:tcW w:w="593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F44312" w:rsidRPr="009E0802" w:rsidRDefault="00F44312" w:rsidP="00F44312"/>
        </w:tc>
        <w:tc>
          <w:tcPr>
            <w:tcW w:w="1134" w:type="dxa"/>
            <w:gridSpan w:val="4"/>
            <w:vAlign w:val="center"/>
          </w:tcPr>
          <w:p w14:paraId="2F2149CA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1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2077117898"/>
              <w:placeholder>
                <w:docPart w:val="4236E92344F745DFB8866D1409B3D421"/>
              </w:placeholder>
              <w:showingPlcHdr/>
            </w:sdtPr>
            <w:sdtEndPr/>
            <w:sdtContent>
              <w:p w14:paraId="2B189DC8" w14:textId="5B724AB4" w:rsidR="00F44312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1615" w:type="dxa"/>
            <w:gridSpan w:val="2"/>
            <w:vAlign w:val="center"/>
          </w:tcPr>
          <w:p w14:paraId="6A69BB8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8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756287014"/>
              <w:placeholder>
                <w:docPart w:val="337A9674CE2045D0AB1C8D6A17068E70"/>
              </w:placeholder>
              <w:showingPlcHdr/>
            </w:sdtPr>
            <w:sdtEndPr/>
            <w:sdtContent>
              <w:p w14:paraId="754B0007" w14:textId="4516310C" w:rsidR="00F44312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F44312" w:rsidRPr="009E0802" w14:paraId="06A409BD" w14:textId="77777777" w:rsidTr="009C398B">
        <w:trPr>
          <w:trHeight w:val="284"/>
        </w:trPr>
        <w:tc>
          <w:tcPr>
            <w:tcW w:w="593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F44312" w:rsidRPr="009E0802" w:rsidRDefault="00F44312" w:rsidP="00F44312"/>
        </w:tc>
        <w:tc>
          <w:tcPr>
            <w:tcW w:w="1134" w:type="dxa"/>
            <w:gridSpan w:val="4"/>
            <w:vAlign w:val="center"/>
          </w:tcPr>
          <w:p w14:paraId="27DAA876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1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915556224"/>
              <w:placeholder>
                <w:docPart w:val="88A639F8C3A04C939602CAB8BA4D2B18"/>
              </w:placeholder>
              <w:showingPlcHdr/>
            </w:sdtPr>
            <w:sdtEndPr/>
            <w:sdtContent>
              <w:p w14:paraId="0A7D85D8" w14:textId="64B7EBC9" w:rsidR="00F44312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1615" w:type="dxa"/>
            <w:gridSpan w:val="2"/>
            <w:vAlign w:val="center"/>
          </w:tcPr>
          <w:p w14:paraId="0C84742E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8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1798797792"/>
              <w:placeholder>
                <w:docPart w:val="E2ACCA53A08A4ADF9ED773A895C96CAE"/>
              </w:placeholder>
              <w:showingPlcHdr/>
            </w:sdtPr>
            <w:sdtEndPr/>
            <w:sdtContent>
              <w:p w14:paraId="5069D1D7" w14:textId="36C66FFF" w:rsidR="00F44312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F44312" w:rsidRPr="00410951" w14:paraId="6AF16386" w14:textId="77777777" w:rsidTr="009C398B">
        <w:trPr>
          <w:trHeight w:hRule="exact" w:val="113"/>
        </w:trPr>
        <w:tc>
          <w:tcPr>
            <w:tcW w:w="593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4" w:type="dxa"/>
            <w:gridSpan w:val="12"/>
            <w:noWrap/>
            <w:vAlign w:val="bottom"/>
          </w:tcPr>
          <w:p w14:paraId="17F9F324" w14:textId="77777777" w:rsidR="00F44312" w:rsidRPr="001C60F2" w:rsidRDefault="00F44312" w:rsidP="00F44312">
            <w:pPr>
              <w:jc w:val="left"/>
            </w:pPr>
          </w:p>
        </w:tc>
      </w:tr>
      <w:tr w:rsidR="00CE6B64" w:rsidRPr="00410951" w14:paraId="186483FE" w14:textId="77777777" w:rsidTr="009C398B">
        <w:trPr>
          <w:trHeight w:val="284"/>
        </w:trPr>
        <w:tc>
          <w:tcPr>
            <w:tcW w:w="593" w:type="dxa"/>
            <w:gridSpan w:val="2"/>
            <w:noWrap/>
            <w:tcMar>
              <w:left w:w="28" w:type="dxa"/>
            </w:tcMar>
          </w:tcPr>
          <w:p w14:paraId="4983F567" w14:textId="7CF267A3" w:rsidR="00CE6B64" w:rsidRPr="00FF10F9" w:rsidDel="00594545" w:rsidRDefault="00CE6B64" w:rsidP="00C000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CE6B64" w:rsidRPr="001C60F2" w:rsidRDefault="00CE6B64" w:rsidP="0052264C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="004C08D2">
              <w:fldChar w:fldCharType="separate"/>
            </w:r>
            <w:r w:rsidRPr="001C60F2">
              <w:fldChar w:fldCharType="end"/>
            </w:r>
          </w:p>
        </w:tc>
        <w:tc>
          <w:tcPr>
            <w:tcW w:w="8648" w:type="dxa"/>
            <w:gridSpan w:val="10"/>
          </w:tcPr>
          <w:p w14:paraId="666A55A5" w14:textId="4850B70E" w:rsidR="00CE6B64" w:rsidRPr="001C60F2" w:rsidRDefault="00CE6B64" w:rsidP="00C0002D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5"/>
            </w:r>
          </w:p>
        </w:tc>
      </w:tr>
      <w:tr w:rsidR="00F44312" w:rsidRPr="00410951" w14:paraId="0EE3853C" w14:textId="77777777" w:rsidTr="009C398B">
        <w:trPr>
          <w:trHeight w:hRule="exact" w:val="113"/>
        </w:trPr>
        <w:tc>
          <w:tcPr>
            <w:tcW w:w="593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4" w:type="dxa"/>
            <w:gridSpan w:val="12"/>
            <w:noWrap/>
            <w:vAlign w:val="bottom"/>
          </w:tcPr>
          <w:p w14:paraId="4C91C29B" w14:textId="77777777" w:rsidR="00F44312" w:rsidRPr="001C60F2" w:rsidRDefault="00F44312" w:rsidP="00F44312">
            <w:pPr>
              <w:jc w:val="left"/>
            </w:pPr>
          </w:p>
        </w:tc>
      </w:tr>
      <w:tr w:rsidR="00F44312" w:rsidRPr="00410951" w14:paraId="100FFDB9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497B08DE" w14:textId="77777777" w:rsidR="00F44312" w:rsidRPr="001C60F2" w:rsidRDefault="00F44312" w:rsidP="00C06D23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44312" w:rsidRPr="0027784E" w14:paraId="6EA37793" w14:textId="77777777" w:rsidTr="009C398B">
        <w:trPr>
          <w:trHeight w:val="284"/>
        </w:trPr>
        <w:tc>
          <w:tcPr>
            <w:tcW w:w="593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F44312" w:rsidRPr="0027784E" w:rsidRDefault="00F44312" w:rsidP="00F44312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4C08D2">
              <w:fldChar w:fldCharType="separate"/>
            </w:r>
            <w:r w:rsidRPr="001C60F2">
              <w:fldChar w:fldCharType="end"/>
            </w:r>
          </w:p>
        </w:tc>
        <w:tc>
          <w:tcPr>
            <w:tcW w:w="8648" w:type="dxa"/>
            <w:gridSpan w:val="10"/>
            <w:vAlign w:val="center"/>
          </w:tcPr>
          <w:p w14:paraId="5EB55C51" w14:textId="77777777" w:rsidR="00F44312" w:rsidRDefault="00F44312" w:rsidP="00F44312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44312" w:rsidRPr="0027784E" w14:paraId="3DDEB495" w14:textId="77777777" w:rsidTr="009C398B">
        <w:trPr>
          <w:trHeight w:val="284"/>
        </w:trPr>
        <w:tc>
          <w:tcPr>
            <w:tcW w:w="593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F44312" w:rsidRPr="00E92DDD" w:rsidRDefault="00F44312" w:rsidP="00A5784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4C08D2">
              <w:fldChar w:fldCharType="separate"/>
            </w:r>
            <w:r w:rsidRPr="001C60F2">
              <w:fldChar w:fldCharType="end"/>
            </w:r>
          </w:p>
        </w:tc>
        <w:tc>
          <w:tcPr>
            <w:tcW w:w="8648" w:type="dxa"/>
            <w:gridSpan w:val="10"/>
            <w:vAlign w:val="center"/>
          </w:tcPr>
          <w:p w14:paraId="129A2088" w14:textId="77777777" w:rsidR="00F44312" w:rsidRDefault="00F44312" w:rsidP="00F44312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44312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C2944B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10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gridSpan w:val="10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10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10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10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10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gridSpan w:val="10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14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1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15C1D13B" w14:textId="77777777" w:rsidR="00E92DDD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sdt>
            <w:sdtPr>
              <w:rPr>
                <w:rFonts w:eastAsiaTheme="minorHAnsi" w:cs="Arial"/>
                <w:lang w:eastAsia="en-US"/>
              </w:rPr>
              <w:id w:val="1797098638"/>
              <w:placeholder>
                <w:docPart w:val="CAA11DCE63C64BAD84B67BDAC192E467"/>
              </w:placeholder>
              <w:showingPlcHdr/>
            </w:sdtPr>
            <w:sdtEndPr/>
            <w:sdtContent>
              <w:p w14:paraId="4C4E15F7" w14:textId="012B8CBE" w:rsidR="006B150F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1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43376B" w14:textId="77777777" w:rsidR="000746FE" w:rsidRDefault="000746FE">
      <w:r>
        <w:separator/>
      </w:r>
    </w:p>
    <w:p w14:paraId="0EB1F77D" w14:textId="77777777" w:rsidR="000746FE" w:rsidRDefault="000746FE"/>
    <w:p w14:paraId="5C70344D" w14:textId="77777777" w:rsidR="000746FE" w:rsidRDefault="000746FE"/>
  </w:endnote>
  <w:endnote w:type="continuationSeparator" w:id="0">
    <w:p w14:paraId="486A85E8" w14:textId="77777777" w:rsidR="000746FE" w:rsidRDefault="000746FE">
      <w:r>
        <w:continuationSeparator/>
      </w:r>
    </w:p>
    <w:p w14:paraId="399FF138" w14:textId="77777777" w:rsidR="000746FE" w:rsidRDefault="000746FE"/>
    <w:p w14:paraId="47F5C650" w14:textId="77777777" w:rsidR="000746FE" w:rsidRDefault="000746FE"/>
  </w:endnote>
  <w:endnote w:type="continuationNotice" w:id="1">
    <w:p w14:paraId="2E18E5C0" w14:textId="77777777" w:rsidR="000746FE" w:rsidRDefault="000746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  <w:r w:rsidR="00DA4DF7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3CCD93BC" w14:textId="3FCA4D8D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4C08D2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4C08D2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221031" w14:textId="77777777" w:rsidR="000746FE" w:rsidRDefault="000746FE" w:rsidP="00026D23">
      <w:r>
        <w:separator/>
      </w:r>
    </w:p>
  </w:footnote>
  <w:footnote w:type="continuationSeparator" w:id="0">
    <w:p w14:paraId="6110B09A" w14:textId="77777777" w:rsidR="000746FE" w:rsidRDefault="000746FE">
      <w:r>
        <w:continuationSeparator/>
      </w:r>
    </w:p>
    <w:p w14:paraId="585400DA" w14:textId="77777777" w:rsidR="000746FE" w:rsidRDefault="000746FE"/>
    <w:p w14:paraId="29B17D2B" w14:textId="77777777" w:rsidR="000746FE" w:rsidRDefault="000746FE"/>
  </w:footnote>
  <w:footnote w:type="continuationNotice" w:id="1">
    <w:p w14:paraId="37124BDB" w14:textId="77777777" w:rsidR="000746FE" w:rsidRDefault="000746FE"/>
  </w:footnote>
  <w:footnote w:id="2">
    <w:p w14:paraId="62F6EE9E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362D1331" w14:textId="77777777" w:rsidR="00F44312" w:rsidRPr="00997FC2" w:rsidRDefault="00F44312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7A4618F0" w14:textId="77777777" w:rsidR="00F44312" w:rsidRPr="006F2B9B" w:rsidRDefault="00F44312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5B8B778D" w14:textId="3A1F04B5" w:rsidR="00CE6B64" w:rsidRPr="00C0002D" w:rsidRDefault="00CE6B6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="007B7AB9" w:rsidRPr="007B7AB9">
        <w:rPr>
          <w:sz w:val="16"/>
          <w:szCs w:val="16"/>
        </w:rPr>
        <w:t>wenn der überwiegende Teil des Auftrags von (einem) Partner(n) der Bi</w:t>
      </w:r>
      <w:r w:rsidR="007B7AB9">
        <w:rPr>
          <w:sz w:val="16"/>
          <w:szCs w:val="16"/>
        </w:rPr>
        <w:t>eterg</w:t>
      </w:r>
      <w:r w:rsidR="007B7AB9" w:rsidRPr="007B7AB9">
        <w:rPr>
          <w:sz w:val="16"/>
          <w:szCs w:val="16"/>
        </w:rPr>
        <w:t>e</w:t>
      </w:r>
      <w:r w:rsidR="007B7AB9">
        <w:rPr>
          <w:sz w:val="16"/>
          <w:szCs w:val="16"/>
        </w:rPr>
        <w:t>meinschaft</w:t>
      </w:r>
      <w:r w:rsidR="007B7AB9" w:rsidRPr="007B7AB9">
        <w:rPr>
          <w:sz w:val="16"/>
          <w:szCs w:val="16"/>
        </w:rPr>
        <w:t xml:space="preserve"> erbracht wird, der/die als KMU einzustufen </w:t>
      </w:r>
      <w:r w:rsidR="007B7AB9">
        <w:rPr>
          <w:sz w:val="16"/>
          <w:szCs w:val="16"/>
        </w:rPr>
        <w:t>ist/</w:t>
      </w:r>
      <w:r w:rsidR="007B7AB9"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3F981D" w14:textId="77777777" w:rsidR="00E76F2B" w:rsidRDefault="00E76F2B">
    <w:pPr>
      <w:pStyle w:val="Kopfzeile"/>
    </w:pPr>
    <w:r>
      <w:t>213</w:t>
    </w:r>
  </w:p>
  <w:p w14:paraId="75BB8412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23"/>
  </w:num>
  <w:num w:numId="5">
    <w:abstractNumId w:val="11"/>
  </w:num>
  <w:num w:numId="6">
    <w:abstractNumId w:val="3"/>
  </w:num>
  <w:num w:numId="7">
    <w:abstractNumId w:val="14"/>
  </w:num>
  <w:num w:numId="8">
    <w:abstractNumId w:val="10"/>
  </w:num>
  <w:num w:numId="9">
    <w:abstractNumId w:val="22"/>
  </w:num>
  <w:num w:numId="10">
    <w:abstractNumId w:val="6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8"/>
  </w:num>
  <w:num w:numId="19">
    <w:abstractNumId w:val="15"/>
  </w:num>
  <w:num w:numId="20">
    <w:abstractNumId w:val="12"/>
  </w:num>
  <w:num w:numId="21">
    <w:abstractNumId w:val="8"/>
  </w:num>
  <w:num w:numId="22">
    <w:abstractNumId w:val="0"/>
  </w:num>
  <w:num w:numId="23">
    <w:abstractNumId w:val="17"/>
  </w:num>
  <w:num w:numId="24">
    <w:abstractNumId w:val="20"/>
  </w:num>
  <w:num w:numId="25">
    <w:abstractNumId w:val="21"/>
  </w:num>
  <w:num w:numId="26">
    <w:abstractNumId w:val="4"/>
  </w:num>
  <w:num w:numId="27">
    <w:abstractNumId w:val="16"/>
  </w:num>
  <w:num w:numId="28">
    <w:abstractNumId w:val="19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t+PykbIerq+ZgRuOSmVXkkmF9aG3rj9SklYOEhL+VCqLJwAX0220xDA/vzNuuxz2qz6DfIae/sXMdTe1MwXM1g==" w:salt="/6ybgX44/9iHEnjxUGqv2w=="/>
  <w:defaultTabStop w:val="709"/>
  <w:autoHyphenation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B024C"/>
    <w:rsid w:val="004C08D2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1067"/>
    <w:rsid w:val="004F23F5"/>
    <w:rsid w:val="004F3FD9"/>
    <w:rsid w:val="004F6A90"/>
    <w:rsid w:val="00502733"/>
    <w:rsid w:val="00502C6F"/>
    <w:rsid w:val="0051062D"/>
    <w:rsid w:val="00520D3B"/>
    <w:rsid w:val="0052264C"/>
    <w:rsid w:val="005257AB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1DD6"/>
    <w:rsid w:val="0063407D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150F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14BE"/>
    <w:rsid w:val="009C398B"/>
    <w:rsid w:val="009D3CC0"/>
    <w:rsid w:val="009D5046"/>
    <w:rsid w:val="009E0802"/>
    <w:rsid w:val="009E444D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63FD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3EEB"/>
    <w:rsid w:val="00EC7AED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92ED76F"/>
  <w15:docId w15:val="{637BE852-AB6E-4BE4-AD81-349CCBC65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6B150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B3A2ADCD1C44E3095570CBF98890D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F95619A-359D-4396-8793-974CE069E3AA}"/>
      </w:docPartPr>
      <w:docPartBody>
        <w:p w:rsidR="00B37E10" w:rsidRDefault="00A35ED5" w:rsidP="00A35ED5">
          <w:pPr>
            <w:pStyle w:val="5B3A2ADCD1C44E3095570CBF98890DC7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FDEA23AC1D594F86840DE777D62AE8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317035-208D-4C35-A819-0A07FDF15F8D}"/>
      </w:docPartPr>
      <w:docPartBody>
        <w:p w:rsidR="00B37E10" w:rsidRDefault="00A35ED5" w:rsidP="00A35ED5">
          <w:pPr>
            <w:pStyle w:val="FDEA23AC1D594F86840DE777D62AE8B2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FDB534859442454A918828E196BAC3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A80ABD-D67D-480E-92FF-DA23A60C28E7}"/>
      </w:docPartPr>
      <w:docPartBody>
        <w:p w:rsidR="00B37E10" w:rsidRDefault="00A35ED5" w:rsidP="00A35ED5">
          <w:pPr>
            <w:pStyle w:val="FDB534859442454A918828E196BAC3A6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C2D7521A865F4E8690D7BA3C02E278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86263B-5E60-4B15-9A1C-3A8F946AB645}"/>
      </w:docPartPr>
      <w:docPartBody>
        <w:p w:rsidR="00B37E10" w:rsidRDefault="00A35ED5" w:rsidP="00A35ED5">
          <w:pPr>
            <w:pStyle w:val="C2D7521A865F4E8690D7BA3C02E278DA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EC9E38488C3A4F818FE514BA780EE1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7A9BF2-F1AB-4116-BC71-33704FB87750}"/>
      </w:docPartPr>
      <w:docPartBody>
        <w:p w:rsidR="00B37E10" w:rsidRDefault="00A35ED5" w:rsidP="00A35ED5">
          <w:pPr>
            <w:pStyle w:val="EC9E38488C3A4F818FE514BA780EE1F9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86DBE6082AA04C679458225C93AA51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281B9F-3F02-41DE-9F78-B27CF0C8F921}"/>
      </w:docPartPr>
      <w:docPartBody>
        <w:p w:rsidR="00B37E10" w:rsidRDefault="00A35ED5" w:rsidP="00A35ED5">
          <w:pPr>
            <w:pStyle w:val="86DBE6082AA04C679458225C93AA51E0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1039E32E7948404CBF8AAD5FDDE54F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A7DFBC-5B94-4881-A661-836005033A6C}"/>
      </w:docPartPr>
      <w:docPartBody>
        <w:p w:rsidR="00B37E10" w:rsidRDefault="00A35ED5" w:rsidP="00A35ED5">
          <w:pPr>
            <w:pStyle w:val="1039E32E7948404CBF8AAD5FDDE54FAE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6D06813C6C284F6EB08433BE212485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A62B23-AC49-4736-8EAC-79C9DF50DE67}"/>
      </w:docPartPr>
      <w:docPartBody>
        <w:p w:rsidR="00B37E10" w:rsidRDefault="00A35ED5" w:rsidP="00A35ED5">
          <w:pPr>
            <w:pStyle w:val="6D06813C6C284F6EB08433BE212485EA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5358D730804B4BF5BFFEFF6BEE30C7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6CC4D6-6C52-4589-9CE8-F639FB2D42E0}"/>
      </w:docPartPr>
      <w:docPartBody>
        <w:p w:rsidR="00B37E10" w:rsidRDefault="00A35ED5" w:rsidP="00A35ED5">
          <w:pPr>
            <w:pStyle w:val="5358D730804B4BF5BFFEFF6BEE30C7C2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E0E3A9D840AD49A5A6220C432DAC66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92E46D-E6DE-467B-9632-2442B3BC5CFA}"/>
      </w:docPartPr>
      <w:docPartBody>
        <w:p w:rsidR="00B37E10" w:rsidRDefault="00A35ED5" w:rsidP="00A35ED5">
          <w:pPr>
            <w:pStyle w:val="E0E3A9D840AD49A5A6220C432DAC6674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96821CBF7FA44FDD920641E1FEF6A7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BEFDAF-85FA-41D7-8F3A-31ECCA48C0E3}"/>
      </w:docPartPr>
      <w:docPartBody>
        <w:p w:rsidR="00B37E10" w:rsidRDefault="00A35ED5" w:rsidP="00A35ED5">
          <w:pPr>
            <w:pStyle w:val="96821CBF7FA44FDD920641E1FEF6A717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4535EB63C59E48ED8AD36739A74BD5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E287C3-C180-42A5-AAC2-B2E67AFA126A}"/>
      </w:docPartPr>
      <w:docPartBody>
        <w:p w:rsidR="00B37E10" w:rsidRDefault="00A35ED5" w:rsidP="00A35ED5">
          <w:pPr>
            <w:pStyle w:val="4535EB63C59E48ED8AD36739A74BD581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1A6D941C776044E89DF50411039B53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6C418D-433E-4E46-97C0-54C10073E1EA}"/>
      </w:docPartPr>
      <w:docPartBody>
        <w:p w:rsidR="00B37E10" w:rsidRDefault="00A35ED5" w:rsidP="00A35ED5">
          <w:pPr>
            <w:pStyle w:val="1A6D941C776044E89DF50411039B53A1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FD06E632631E4C149CD9699FA8FAE5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AC79C8-7DE3-4B16-92AD-E62768113261}"/>
      </w:docPartPr>
      <w:docPartBody>
        <w:p w:rsidR="00B37E10" w:rsidRDefault="00A35ED5" w:rsidP="00A35ED5">
          <w:pPr>
            <w:pStyle w:val="FD06E632631E4C149CD9699FA8FAE551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F625FF366C46412A8D8AB517851F8E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643E87-1B6F-4FF8-86B1-EE10BA905106}"/>
      </w:docPartPr>
      <w:docPartBody>
        <w:p w:rsidR="00B37E10" w:rsidRDefault="00A35ED5" w:rsidP="00A35ED5">
          <w:pPr>
            <w:pStyle w:val="F625FF366C46412A8D8AB517851F8E4C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94F47DD0AA3644E78F8CFA72C9E75D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D6C7A7-421B-43C1-8137-9C5BCA3101CD}"/>
      </w:docPartPr>
      <w:docPartBody>
        <w:p w:rsidR="00B37E10" w:rsidRDefault="00A35ED5" w:rsidP="00A35ED5">
          <w:pPr>
            <w:pStyle w:val="94F47DD0AA3644E78F8CFA72C9E75DD5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E502E479E5F446E39E84FE8179AB04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5A3934-1CC8-4345-921E-0614BB5E0CB7}"/>
      </w:docPartPr>
      <w:docPartBody>
        <w:p w:rsidR="00B37E10" w:rsidRDefault="00A35ED5" w:rsidP="00A35ED5">
          <w:pPr>
            <w:pStyle w:val="E502E479E5F446E39E84FE8179AB044C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58EC65FC54C14EB98A8BA3BD5775FAB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5DC348-3594-4F0E-A52D-8E2F297AD1FF}"/>
      </w:docPartPr>
      <w:docPartBody>
        <w:p w:rsidR="00B37E10" w:rsidRDefault="00A35ED5" w:rsidP="00A35ED5">
          <w:pPr>
            <w:pStyle w:val="58EC65FC54C14EB98A8BA3BD5775FAB7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EE5041CF45274083B056D1263BCBCC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A94FA8-DA20-4C8A-B58B-3FF075FBCB7F}"/>
      </w:docPartPr>
      <w:docPartBody>
        <w:p w:rsidR="00B37E10" w:rsidRDefault="00A35ED5" w:rsidP="00A35ED5">
          <w:pPr>
            <w:pStyle w:val="EE5041CF45274083B056D1263BCBCCD0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0CAE9E1C2A9642C08BDCDE097B79D4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6AA479-350C-446D-85B7-3CC1F8ED6073}"/>
      </w:docPartPr>
      <w:docPartBody>
        <w:p w:rsidR="00B37E10" w:rsidRDefault="00A35ED5" w:rsidP="00A35ED5">
          <w:pPr>
            <w:pStyle w:val="0CAE9E1C2A9642C08BDCDE097B79D4D9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70BCF3D07D484204901812B9B7C61A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ED132F-DED6-4480-B0EA-7208019631E0}"/>
      </w:docPartPr>
      <w:docPartBody>
        <w:p w:rsidR="00B37E10" w:rsidRDefault="00A35ED5" w:rsidP="00A35ED5">
          <w:pPr>
            <w:pStyle w:val="70BCF3D07D484204901812B9B7C61AB0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04E04CD24A8440DC9C0BB9AB299285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67779D-0DE2-43F3-92D2-EA7823E4568B}"/>
      </w:docPartPr>
      <w:docPartBody>
        <w:p w:rsidR="00B37E10" w:rsidRDefault="00A35ED5" w:rsidP="00A35ED5">
          <w:pPr>
            <w:pStyle w:val="04E04CD24A8440DC9C0BB9AB2992858F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4869A29382AE42D2A7B4E759A2AA1C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967B5F-A942-490F-BC2B-182E545A1129}"/>
      </w:docPartPr>
      <w:docPartBody>
        <w:p w:rsidR="00B37E10" w:rsidRDefault="00A35ED5" w:rsidP="00A35ED5">
          <w:pPr>
            <w:pStyle w:val="4869A29382AE42D2A7B4E759A2AA1C93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A3CDE8AC901741BCA0A7016995B42B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868C64-E3DB-49F0-8C6D-B95618FF0D97}"/>
      </w:docPartPr>
      <w:docPartBody>
        <w:p w:rsidR="00B37E10" w:rsidRDefault="00A35ED5" w:rsidP="00A35ED5">
          <w:pPr>
            <w:pStyle w:val="A3CDE8AC901741BCA0A7016995B42B89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1C21BFEA796042A2990E08029EA3DC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C3E2DF-E785-4E04-B4B0-12F48CC0474A}"/>
      </w:docPartPr>
      <w:docPartBody>
        <w:p w:rsidR="00B37E10" w:rsidRDefault="00A35ED5" w:rsidP="00A35ED5">
          <w:pPr>
            <w:pStyle w:val="1C21BFEA796042A2990E08029EA3DC86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FEF55B8BEA0847678E3AA100BCA5BD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CD2917-9D54-4CFC-92B1-A44ED694F9FA}"/>
      </w:docPartPr>
      <w:docPartBody>
        <w:p w:rsidR="00B37E10" w:rsidRDefault="00A35ED5" w:rsidP="00A35ED5">
          <w:pPr>
            <w:pStyle w:val="FEF55B8BEA0847678E3AA100BCA5BD00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D5AC5DBAA2BE4A759D0C8B02F804D5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5FD028-3766-4648-A78A-91B18A1E5022}"/>
      </w:docPartPr>
      <w:docPartBody>
        <w:p w:rsidR="00B37E10" w:rsidRDefault="00A35ED5" w:rsidP="00A35ED5">
          <w:pPr>
            <w:pStyle w:val="D5AC5DBAA2BE4A759D0C8B02F804D5C9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BEC0BFC9D4B543D28EFA2CEBE7C17D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E3080A-D0B5-431D-A35C-6FD2B558FB9C}"/>
      </w:docPartPr>
      <w:docPartBody>
        <w:p w:rsidR="00B37E10" w:rsidRDefault="00A35ED5" w:rsidP="00A35ED5">
          <w:pPr>
            <w:pStyle w:val="BEC0BFC9D4B543D28EFA2CEBE7C17D91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B2CD5DBE0EFE432C81381456590F75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20C228-DEC8-427D-B46C-9992310DA44A}"/>
      </w:docPartPr>
      <w:docPartBody>
        <w:p w:rsidR="00B37E10" w:rsidRDefault="00A35ED5" w:rsidP="00A35ED5">
          <w:pPr>
            <w:pStyle w:val="B2CD5DBE0EFE432C81381456590F7578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F638452E1E1A47A584593738219ACA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5ED46C-25F9-480D-91CD-E507C6D114DF}"/>
      </w:docPartPr>
      <w:docPartBody>
        <w:p w:rsidR="00B37E10" w:rsidRDefault="00A35ED5" w:rsidP="00A35ED5">
          <w:pPr>
            <w:pStyle w:val="F638452E1E1A47A584593738219ACA03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CB6373DCDE0E4EE5B74D1D746FC659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E8A926-4931-4109-B21E-DD3E6FE68510}"/>
      </w:docPartPr>
      <w:docPartBody>
        <w:p w:rsidR="00B37E10" w:rsidRDefault="00A35ED5" w:rsidP="00A35ED5">
          <w:pPr>
            <w:pStyle w:val="CB6373DCDE0E4EE5B74D1D746FC65933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53EBA9077A9C435FB0B56C8CADBE9B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C22B96-5263-40DE-BCD1-F61BAA0B4C15}"/>
      </w:docPartPr>
      <w:docPartBody>
        <w:p w:rsidR="00B37E10" w:rsidRDefault="00A35ED5" w:rsidP="00A35ED5">
          <w:pPr>
            <w:pStyle w:val="53EBA9077A9C435FB0B56C8CADBE9B95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912476E7B2FC453882536D337D9174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DCF86F-7930-4F28-B783-E6522FF3F746}"/>
      </w:docPartPr>
      <w:docPartBody>
        <w:p w:rsidR="00B37E10" w:rsidRDefault="00A35ED5" w:rsidP="00A35ED5">
          <w:pPr>
            <w:pStyle w:val="912476E7B2FC453882536D337D9174D2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C49390C102C74DD6BB4476F353CD1A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E7A182-8920-437F-A6D8-84CD472FFF7C}"/>
      </w:docPartPr>
      <w:docPartBody>
        <w:p w:rsidR="00B37E10" w:rsidRDefault="00A35ED5" w:rsidP="00A35ED5">
          <w:pPr>
            <w:pStyle w:val="C49390C102C74DD6BB4476F353CD1A61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353BF4A47B324764BC056211CC84E9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8B844C-7D21-4711-974C-D72258112E4C}"/>
      </w:docPartPr>
      <w:docPartBody>
        <w:p w:rsidR="00B37E10" w:rsidRDefault="00A35ED5" w:rsidP="00A35ED5">
          <w:pPr>
            <w:pStyle w:val="353BF4A47B324764BC056211CC84E9F8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1C46543847E54BF99024B2C2AB29F8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80C9BF-FB20-4634-9253-2B061D56A502}"/>
      </w:docPartPr>
      <w:docPartBody>
        <w:p w:rsidR="00B37E10" w:rsidRDefault="00A35ED5" w:rsidP="00A35ED5">
          <w:pPr>
            <w:pStyle w:val="1C46543847E54BF99024B2C2AB29F8BE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F5E4F816115C4D868364F69A6D573D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CA7440-D3CD-4F54-898A-DC945684E2A3}"/>
      </w:docPartPr>
      <w:docPartBody>
        <w:p w:rsidR="00B37E10" w:rsidRDefault="00A35ED5" w:rsidP="00A35ED5">
          <w:pPr>
            <w:pStyle w:val="F5E4F816115C4D868364F69A6D573DBA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F783A5F108D34C26B81E3106F81572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DC6019-F550-4BA3-9242-8274B587EFA0}"/>
      </w:docPartPr>
      <w:docPartBody>
        <w:p w:rsidR="00B37E10" w:rsidRDefault="00A35ED5" w:rsidP="00A35ED5">
          <w:pPr>
            <w:pStyle w:val="F783A5F108D34C26B81E3106F8157225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337A9674CE2045D0AB1C8D6A17068E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F1AE39-53F7-4C76-A439-7DC873607FCD}"/>
      </w:docPartPr>
      <w:docPartBody>
        <w:p w:rsidR="00B37E10" w:rsidRDefault="00A35ED5" w:rsidP="00A35ED5">
          <w:pPr>
            <w:pStyle w:val="337A9674CE2045D0AB1C8D6A17068E70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E2ACCA53A08A4ADF9ED773A895C96C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70D5F2-BDA6-459B-84F7-EB8855A93040}"/>
      </w:docPartPr>
      <w:docPartBody>
        <w:p w:rsidR="00B37E10" w:rsidRDefault="00A35ED5" w:rsidP="00A35ED5">
          <w:pPr>
            <w:pStyle w:val="E2ACCA53A08A4ADF9ED773A895C96CAE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6953C79BC4114113A903574277C2F0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CC934E-7D18-4A08-8591-2D1D07ADE4EB}"/>
      </w:docPartPr>
      <w:docPartBody>
        <w:p w:rsidR="00B37E10" w:rsidRDefault="00A35ED5" w:rsidP="00A35ED5">
          <w:pPr>
            <w:pStyle w:val="6953C79BC4114113A903574277C2F0D6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4236E92344F745DFB8866D1409B3D4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0A01C6-E528-4A06-90F3-DDD2B830990F}"/>
      </w:docPartPr>
      <w:docPartBody>
        <w:p w:rsidR="00B37E10" w:rsidRDefault="00A35ED5" w:rsidP="00A35ED5">
          <w:pPr>
            <w:pStyle w:val="4236E92344F745DFB8866D1409B3D421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88A639F8C3A04C939602CAB8BA4D2B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65961A-85EB-43F7-9942-703C14DA2026}"/>
      </w:docPartPr>
      <w:docPartBody>
        <w:p w:rsidR="00B37E10" w:rsidRDefault="00A35ED5" w:rsidP="00A35ED5">
          <w:pPr>
            <w:pStyle w:val="88A639F8C3A04C939602CAB8BA4D2B18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CAA11DCE63C64BAD84B67BDAC192E4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00BFA3-74A6-47E2-BC11-EABF712EF8FF}"/>
      </w:docPartPr>
      <w:docPartBody>
        <w:p w:rsidR="00B37E10" w:rsidRDefault="00A35ED5" w:rsidP="00A35ED5">
          <w:pPr>
            <w:pStyle w:val="CAA11DCE63C64BAD84B67BDAC192E467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ED5"/>
    <w:rsid w:val="001C28A1"/>
    <w:rsid w:val="00A35ED5"/>
    <w:rsid w:val="00B3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37E10"/>
  </w:style>
  <w:style w:type="paragraph" w:customStyle="1" w:styleId="5B3A2ADCD1C44E3095570CBF98890DC7">
    <w:name w:val="5B3A2ADCD1C44E3095570CBF98890DC7"/>
    <w:rsid w:val="00A35ED5"/>
  </w:style>
  <w:style w:type="paragraph" w:customStyle="1" w:styleId="FDEA23AC1D594F86840DE777D62AE8B2">
    <w:name w:val="FDEA23AC1D594F86840DE777D62AE8B2"/>
    <w:rsid w:val="00A35ED5"/>
  </w:style>
  <w:style w:type="paragraph" w:customStyle="1" w:styleId="FDB534859442454A918828E196BAC3A6">
    <w:name w:val="FDB534859442454A918828E196BAC3A6"/>
    <w:rsid w:val="00A35ED5"/>
  </w:style>
  <w:style w:type="paragraph" w:customStyle="1" w:styleId="C2D7521A865F4E8690D7BA3C02E278DA">
    <w:name w:val="C2D7521A865F4E8690D7BA3C02E278DA"/>
    <w:rsid w:val="00A35ED5"/>
  </w:style>
  <w:style w:type="paragraph" w:customStyle="1" w:styleId="EC9E38488C3A4F818FE514BA780EE1F9">
    <w:name w:val="EC9E38488C3A4F818FE514BA780EE1F9"/>
    <w:rsid w:val="00A35ED5"/>
  </w:style>
  <w:style w:type="paragraph" w:customStyle="1" w:styleId="86DBE6082AA04C679458225C93AA51E0">
    <w:name w:val="86DBE6082AA04C679458225C93AA51E0"/>
    <w:rsid w:val="00A35ED5"/>
  </w:style>
  <w:style w:type="paragraph" w:customStyle="1" w:styleId="1039E32E7948404CBF8AAD5FDDE54FAE">
    <w:name w:val="1039E32E7948404CBF8AAD5FDDE54FAE"/>
    <w:rsid w:val="00A35ED5"/>
  </w:style>
  <w:style w:type="paragraph" w:customStyle="1" w:styleId="6D06813C6C284F6EB08433BE212485EA">
    <w:name w:val="6D06813C6C284F6EB08433BE212485EA"/>
    <w:rsid w:val="00A35ED5"/>
  </w:style>
  <w:style w:type="paragraph" w:customStyle="1" w:styleId="5358D730804B4BF5BFFEFF6BEE30C7C2">
    <w:name w:val="5358D730804B4BF5BFFEFF6BEE30C7C2"/>
    <w:rsid w:val="00A35ED5"/>
  </w:style>
  <w:style w:type="paragraph" w:customStyle="1" w:styleId="E0E3A9D840AD49A5A6220C432DAC6674">
    <w:name w:val="E0E3A9D840AD49A5A6220C432DAC6674"/>
    <w:rsid w:val="00A35ED5"/>
  </w:style>
  <w:style w:type="paragraph" w:customStyle="1" w:styleId="96821CBF7FA44FDD920641E1FEF6A717">
    <w:name w:val="96821CBF7FA44FDD920641E1FEF6A717"/>
    <w:rsid w:val="00A35ED5"/>
  </w:style>
  <w:style w:type="paragraph" w:customStyle="1" w:styleId="4535EB63C59E48ED8AD36739A74BD581">
    <w:name w:val="4535EB63C59E48ED8AD36739A74BD581"/>
    <w:rsid w:val="00A35ED5"/>
  </w:style>
  <w:style w:type="paragraph" w:customStyle="1" w:styleId="1A6D941C776044E89DF50411039B53A1">
    <w:name w:val="1A6D941C776044E89DF50411039B53A1"/>
    <w:rsid w:val="00A35ED5"/>
  </w:style>
  <w:style w:type="paragraph" w:customStyle="1" w:styleId="FD06E632631E4C149CD9699FA8FAE551">
    <w:name w:val="FD06E632631E4C149CD9699FA8FAE551"/>
    <w:rsid w:val="00A35ED5"/>
  </w:style>
  <w:style w:type="paragraph" w:customStyle="1" w:styleId="F625FF366C46412A8D8AB517851F8E4C">
    <w:name w:val="F625FF366C46412A8D8AB517851F8E4C"/>
    <w:rsid w:val="00A35ED5"/>
  </w:style>
  <w:style w:type="paragraph" w:customStyle="1" w:styleId="94F47DD0AA3644E78F8CFA72C9E75DD5">
    <w:name w:val="94F47DD0AA3644E78F8CFA72C9E75DD5"/>
    <w:rsid w:val="00A35ED5"/>
  </w:style>
  <w:style w:type="paragraph" w:customStyle="1" w:styleId="E502E479E5F446E39E84FE8179AB044C">
    <w:name w:val="E502E479E5F446E39E84FE8179AB044C"/>
    <w:rsid w:val="00A35ED5"/>
  </w:style>
  <w:style w:type="paragraph" w:customStyle="1" w:styleId="58EC65FC54C14EB98A8BA3BD5775FAB7">
    <w:name w:val="58EC65FC54C14EB98A8BA3BD5775FAB7"/>
    <w:rsid w:val="00A35ED5"/>
  </w:style>
  <w:style w:type="paragraph" w:customStyle="1" w:styleId="EE5041CF45274083B056D1263BCBCCD0">
    <w:name w:val="EE5041CF45274083B056D1263BCBCCD0"/>
    <w:rsid w:val="00A35ED5"/>
  </w:style>
  <w:style w:type="paragraph" w:customStyle="1" w:styleId="0CAE9E1C2A9642C08BDCDE097B79D4D9">
    <w:name w:val="0CAE9E1C2A9642C08BDCDE097B79D4D9"/>
    <w:rsid w:val="00A35ED5"/>
  </w:style>
  <w:style w:type="paragraph" w:customStyle="1" w:styleId="70BCF3D07D484204901812B9B7C61AB0">
    <w:name w:val="70BCF3D07D484204901812B9B7C61AB0"/>
    <w:rsid w:val="00A35ED5"/>
  </w:style>
  <w:style w:type="paragraph" w:customStyle="1" w:styleId="04E04CD24A8440DC9C0BB9AB2992858F">
    <w:name w:val="04E04CD24A8440DC9C0BB9AB2992858F"/>
    <w:rsid w:val="00A35ED5"/>
  </w:style>
  <w:style w:type="paragraph" w:customStyle="1" w:styleId="4869A29382AE42D2A7B4E759A2AA1C93">
    <w:name w:val="4869A29382AE42D2A7B4E759A2AA1C93"/>
    <w:rsid w:val="00A35ED5"/>
  </w:style>
  <w:style w:type="paragraph" w:customStyle="1" w:styleId="A3CDE8AC901741BCA0A7016995B42B89">
    <w:name w:val="A3CDE8AC901741BCA0A7016995B42B89"/>
    <w:rsid w:val="00A35ED5"/>
  </w:style>
  <w:style w:type="paragraph" w:customStyle="1" w:styleId="1C21BFEA796042A2990E08029EA3DC86">
    <w:name w:val="1C21BFEA796042A2990E08029EA3DC86"/>
    <w:rsid w:val="00A35ED5"/>
  </w:style>
  <w:style w:type="paragraph" w:customStyle="1" w:styleId="FEF55B8BEA0847678E3AA100BCA5BD00">
    <w:name w:val="FEF55B8BEA0847678E3AA100BCA5BD00"/>
    <w:rsid w:val="00A35ED5"/>
  </w:style>
  <w:style w:type="paragraph" w:customStyle="1" w:styleId="D5AC5DBAA2BE4A759D0C8B02F804D5C9">
    <w:name w:val="D5AC5DBAA2BE4A759D0C8B02F804D5C9"/>
    <w:rsid w:val="00A35ED5"/>
  </w:style>
  <w:style w:type="paragraph" w:customStyle="1" w:styleId="BEC0BFC9D4B543D28EFA2CEBE7C17D91">
    <w:name w:val="BEC0BFC9D4B543D28EFA2CEBE7C17D91"/>
    <w:rsid w:val="00A35ED5"/>
  </w:style>
  <w:style w:type="paragraph" w:customStyle="1" w:styleId="B2CD5DBE0EFE432C81381456590F7578">
    <w:name w:val="B2CD5DBE0EFE432C81381456590F7578"/>
    <w:rsid w:val="00A35ED5"/>
  </w:style>
  <w:style w:type="paragraph" w:customStyle="1" w:styleId="F638452E1E1A47A584593738219ACA03">
    <w:name w:val="F638452E1E1A47A584593738219ACA03"/>
    <w:rsid w:val="00A35ED5"/>
  </w:style>
  <w:style w:type="paragraph" w:customStyle="1" w:styleId="CB6373DCDE0E4EE5B74D1D746FC65933">
    <w:name w:val="CB6373DCDE0E4EE5B74D1D746FC65933"/>
    <w:rsid w:val="00A35ED5"/>
  </w:style>
  <w:style w:type="paragraph" w:customStyle="1" w:styleId="53EBA9077A9C435FB0B56C8CADBE9B95">
    <w:name w:val="53EBA9077A9C435FB0B56C8CADBE9B95"/>
    <w:rsid w:val="00A35ED5"/>
  </w:style>
  <w:style w:type="paragraph" w:customStyle="1" w:styleId="912476E7B2FC453882536D337D9174D2">
    <w:name w:val="912476E7B2FC453882536D337D9174D2"/>
    <w:rsid w:val="00A35ED5"/>
  </w:style>
  <w:style w:type="paragraph" w:customStyle="1" w:styleId="C49390C102C74DD6BB4476F353CD1A61">
    <w:name w:val="C49390C102C74DD6BB4476F353CD1A61"/>
    <w:rsid w:val="00A35ED5"/>
  </w:style>
  <w:style w:type="paragraph" w:customStyle="1" w:styleId="353BF4A47B324764BC056211CC84E9F8">
    <w:name w:val="353BF4A47B324764BC056211CC84E9F8"/>
    <w:rsid w:val="00A35ED5"/>
  </w:style>
  <w:style w:type="paragraph" w:customStyle="1" w:styleId="1C46543847E54BF99024B2C2AB29F8BE">
    <w:name w:val="1C46543847E54BF99024B2C2AB29F8BE"/>
    <w:rsid w:val="00A35ED5"/>
  </w:style>
  <w:style w:type="paragraph" w:customStyle="1" w:styleId="F5E4F816115C4D868364F69A6D573DBA">
    <w:name w:val="F5E4F816115C4D868364F69A6D573DBA"/>
    <w:rsid w:val="00A35ED5"/>
  </w:style>
  <w:style w:type="paragraph" w:customStyle="1" w:styleId="F783A5F108D34C26B81E3106F8157225">
    <w:name w:val="F783A5F108D34C26B81E3106F8157225"/>
    <w:rsid w:val="00A35ED5"/>
  </w:style>
  <w:style w:type="paragraph" w:customStyle="1" w:styleId="337A9674CE2045D0AB1C8D6A17068E70">
    <w:name w:val="337A9674CE2045D0AB1C8D6A17068E70"/>
    <w:rsid w:val="00A35ED5"/>
  </w:style>
  <w:style w:type="paragraph" w:customStyle="1" w:styleId="E2ACCA53A08A4ADF9ED773A895C96CAE">
    <w:name w:val="E2ACCA53A08A4ADF9ED773A895C96CAE"/>
    <w:rsid w:val="00A35ED5"/>
  </w:style>
  <w:style w:type="paragraph" w:customStyle="1" w:styleId="6953C79BC4114113A903574277C2F0D6">
    <w:name w:val="6953C79BC4114113A903574277C2F0D6"/>
    <w:rsid w:val="00A35ED5"/>
  </w:style>
  <w:style w:type="paragraph" w:customStyle="1" w:styleId="4236E92344F745DFB8866D1409B3D421">
    <w:name w:val="4236E92344F745DFB8866D1409B3D421"/>
    <w:rsid w:val="00A35ED5"/>
  </w:style>
  <w:style w:type="paragraph" w:customStyle="1" w:styleId="88A639F8C3A04C939602CAB8BA4D2B18">
    <w:name w:val="88A639F8C3A04C939602CAB8BA4D2B18"/>
    <w:rsid w:val="00A35ED5"/>
  </w:style>
  <w:style w:type="paragraph" w:customStyle="1" w:styleId="CAA11DCE63C64BAD84B67BDAC192E467">
    <w:name w:val="CAA11DCE63C64BAD84B67BDAC192E467"/>
    <w:rsid w:val="00A35ED5"/>
  </w:style>
  <w:style w:type="paragraph" w:customStyle="1" w:styleId="6A6C09500D2B4309961AD1DC6AD65F34">
    <w:name w:val="6A6C09500D2B4309961AD1DC6AD65F34"/>
    <w:rsid w:val="00A35ED5"/>
  </w:style>
  <w:style w:type="paragraph" w:customStyle="1" w:styleId="26B37A8ECF9F4411B4C550F54CBF1126">
    <w:name w:val="26B37A8ECF9F4411B4C550F54CBF1126"/>
    <w:rsid w:val="00B37E10"/>
  </w:style>
  <w:style w:type="paragraph" w:customStyle="1" w:styleId="2C4E5DABA4F14C78A3D737171C919C4F">
    <w:name w:val="2C4E5DABA4F14C78A3D737171C919C4F"/>
    <w:rsid w:val="00B37E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C7860-7A6D-43C3-B2A9-E8F91CA5B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3</Pages>
  <Words>564</Words>
  <Characters>6331</Characters>
  <Application>Microsoft Office Word</Application>
  <DocSecurity>0</DocSecurity>
  <Lines>52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6882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Deus, Elke</cp:lastModifiedBy>
  <cp:revision>8</cp:revision>
  <cp:lastPrinted>2019-04-10T06:42:00Z</cp:lastPrinted>
  <dcterms:created xsi:type="dcterms:W3CDTF">2024-01-11T07:54:00Z</dcterms:created>
  <dcterms:modified xsi:type="dcterms:W3CDTF">2024-02-13T14:54:00Z</dcterms:modified>
</cp:coreProperties>
</file>